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373BB" w14:textId="59D24062" w:rsidR="00F96AE2" w:rsidRPr="000F0716" w:rsidRDefault="00F96AE2" w:rsidP="00F96AE2">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113</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886BEC" w:rsidRPr="00886BEC">
        <w:rPr>
          <w:rFonts w:eastAsia="Malgun Gothic"/>
          <w:b/>
          <w:bCs/>
          <w:sz w:val="24"/>
          <w:szCs w:val="24"/>
          <w:lang w:eastAsia="zh-CN"/>
        </w:rPr>
        <w:t>R2-2101275</w:t>
      </w:r>
      <w:bookmarkStart w:id="4" w:name="_GoBack"/>
      <w:bookmarkEnd w:id="4"/>
    </w:p>
    <w:p w14:paraId="356B9949" w14:textId="52CDA08D" w:rsidR="00F96AE2" w:rsidRPr="008A4B03" w:rsidRDefault="00B5584C" w:rsidP="00F96AE2">
      <w:pPr>
        <w:pStyle w:val="CRCoverPage"/>
        <w:tabs>
          <w:tab w:val="right" w:pos="9639"/>
        </w:tabs>
        <w:spacing w:before="120" w:after="0"/>
        <w:rPr>
          <w:b/>
          <w:noProof/>
          <w:sz w:val="24"/>
        </w:rPr>
      </w:pPr>
      <w:r>
        <w:rPr>
          <w:rFonts w:cs="Arial"/>
          <w:b/>
          <w:sz w:val="24"/>
          <w:lang w:val="de-DE" w:eastAsia="zh-CN"/>
        </w:rPr>
        <w:t>Online, Jan 25 – Feb 5, 2021</w:t>
      </w:r>
    </w:p>
    <w:p w14:paraId="5D127F36" w14:textId="77777777" w:rsidR="00657DCD" w:rsidRDefault="00657DCD" w:rsidP="00E939B8">
      <w:pPr>
        <w:pStyle w:val="CRCoverPage"/>
        <w:tabs>
          <w:tab w:val="right" w:pos="9639"/>
        </w:tabs>
        <w:spacing w:before="120" w:after="0"/>
        <w:rPr>
          <w:rFonts w:cs="Arial"/>
          <w:b/>
          <w:sz w:val="22"/>
        </w:rPr>
      </w:pPr>
    </w:p>
    <w:p w14:paraId="29A73234" w14:textId="2C500DBB"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5B5256">
        <w:rPr>
          <w:rFonts w:ascii="Arial" w:eastAsia="宋体" w:hAnsi="Arial" w:cs="Arial"/>
          <w:sz w:val="22"/>
          <w:lang w:eastAsia="zh-CN"/>
        </w:rPr>
        <w:t>8.9.2</w:t>
      </w:r>
    </w:p>
    <w:p w14:paraId="0E3DCAD6" w14:textId="77777777"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proofErr w:type="spellStart"/>
      <w:r w:rsidR="007C2F71" w:rsidRPr="007D435F">
        <w:rPr>
          <w:rFonts w:ascii="Arial" w:eastAsia="宋体" w:hAnsi="Arial" w:cs="Arial"/>
          <w:sz w:val="22"/>
          <w:lang w:eastAsia="zh-CN"/>
        </w:rPr>
        <w:t>HiSilicon</w:t>
      </w:r>
      <w:proofErr w:type="spellEnd"/>
    </w:p>
    <w:p w14:paraId="739B3454" w14:textId="438A694B"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D255B9" w:rsidRPr="00D255B9">
        <w:rPr>
          <w:rFonts w:ascii="Arial" w:hAnsi="Arial" w:cs="Arial"/>
          <w:sz w:val="22"/>
        </w:rPr>
        <w:t>On potential TRS/CSI-RS for idle/inactive-mode UE</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0B16A3EC" w14:textId="5F34C5A4" w:rsidR="00D256D6" w:rsidRPr="00021D1E" w:rsidRDefault="00021D1E" w:rsidP="0064486C">
      <w:pPr>
        <w:jc w:val="both"/>
        <w:rPr>
          <w:rFonts w:eastAsia="宋体"/>
          <w:b/>
          <w:lang w:eastAsia="zh-CN"/>
        </w:rPr>
      </w:pPr>
      <w:r>
        <w:rPr>
          <w:rFonts w:eastAsia="宋体"/>
          <w:lang w:eastAsia="zh-CN"/>
        </w:rPr>
        <w:t xml:space="preserve">RAN1 discussed the signalling aspect for the TRS/CSI-RS mechanism and achieved some agreements </w:t>
      </w:r>
      <w:r w:rsidR="00354A74">
        <w:rPr>
          <w:rFonts w:eastAsia="宋体"/>
          <w:lang w:eastAsia="zh-CN"/>
        </w:rPr>
        <w:t>in</w:t>
      </w:r>
      <w:r w:rsidR="002D285C" w:rsidRPr="002D285C">
        <w:rPr>
          <w:rFonts w:eastAsia="宋体"/>
          <w:lang w:eastAsia="zh-CN"/>
        </w:rPr>
        <w:t xml:space="preserve"> RAN1#102-e meeting and RAN1#103-e meeting</w:t>
      </w:r>
      <w:r>
        <w:rPr>
          <w:rFonts w:eastAsia="宋体"/>
          <w:lang w:eastAsia="zh-CN"/>
        </w:rPr>
        <w:t>.</w:t>
      </w:r>
      <w:r w:rsidRPr="00021D1E">
        <w:rPr>
          <w:rFonts w:eastAsia="宋体"/>
          <w:lang w:eastAsia="zh-CN"/>
        </w:rPr>
        <w:t xml:space="preserve"> </w:t>
      </w:r>
      <w:r>
        <w:rPr>
          <w:rFonts w:eastAsia="宋体"/>
          <w:lang w:eastAsia="zh-CN"/>
        </w:rPr>
        <w:t>Based on the RAN1 progress, RAN2 needs to start the signalling design work.</w:t>
      </w:r>
    </w:p>
    <w:p w14:paraId="664B1DE9" w14:textId="48AACCD1" w:rsidR="007E432B" w:rsidRPr="002941D1" w:rsidRDefault="00845CDE" w:rsidP="008607F8">
      <w:pPr>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we </w:t>
      </w:r>
      <w:r w:rsidR="00557B99">
        <w:rPr>
          <w:rFonts w:eastAsia="宋体"/>
          <w:lang w:eastAsia="zh-CN"/>
        </w:rPr>
        <w:t xml:space="preserve">discuss </w:t>
      </w:r>
      <w:r w:rsidR="008F6A58" w:rsidRPr="008F6A58">
        <w:rPr>
          <w:rFonts w:eastAsia="宋体"/>
          <w:lang w:eastAsia="zh-CN"/>
        </w:rPr>
        <w:t xml:space="preserve">potential impacts of providing </w:t>
      </w:r>
      <w:r w:rsidR="009A3298">
        <w:rPr>
          <w:rFonts w:eastAsia="宋体"/>
          <w:lang w:eastAsia="zh-CN"/>
        </w:rPr>
        <w:t xml:space="preserve">connected-mode </w:t>
      </w:r>
      <w:r w:rsidR="008F6A58" w:rsidRPr="008F6A58">
        <w:rPr>
          <w:rFonts w:eastAsia="宋体"/>
          <w:lang w:eastAsia="zh-CN"/>
        </w:rPr>
        <w:t>TRS/CSI-RS to idle/inactive-mode UEs from RAN2's perspective</w:t>
      </w:r>
      <w:r w:rsidR="00A3280A">
        <w:rPr>
          <w:rFonts w:eastAsia="宋体"/>
          <w:lang w:eastAsia="zh-CN"/>
        </w:rPr>
        <w:t>.</w:t>
      </w:r>
    </w:p>
    <w:p w14:paraId="6AC75C9E" w14:textId="77777777" w:rsidR="007D435F" w:rsidRDefault="00764ECF" w:rsidP="0019077B">
      <w:pPr>
        <w:pStyle w:val="1"/>
        <w:pBdr>
          <w:top w:val="single" w:sz="12" w:space="2" w:color="auto"/>
        </w:pBdr>
        <w:rPr>
          <w:rFonts w:eastAsia="宋体"/>
          <w:lang w:eastAsia="zh-CN"/>
        </w:rPr>
      </w:pPr>
      <w:r>
        <w:rPr>
          <w:rFonts w:eastAsia="宋体" w:hint="eastAsia"/>
          <w:lang w:eastAsia="zh-CN"/>
        </w:rPr>
        <w:t>Discussion</w:t>
      </w:r>
    </w:p>
    <w:p w14:paraId="7D390597" w14:textId="29218357" w:rsidR="00A86F45" w:rsidRDefault="004D72F2" w:rsidP="009A1916">
      <w:pPr>
        <w:pStyle w:val="2"/>
        <w:spacing w:before="0" w:beforeAutospacing="0" w:afterLines="0" w:after="240"/>
        <w:jc w:val="both"/>
      </w:pPr>
      <w:r>
        <w:t>General considerations</w:t>
      </w:r>
    </w:p>
    <w:p w14:paraId="27EB0159" w14:textId="0FBBCEA9" w:rsidR="004F69EC" w:rsidRDefault="005271B0" w:rsidP="004F69EC">
      <w:pPr>
        <w:spacing w:before="120"/>
        <w:jc w:val="both"/>
        <w:rPr>
          <w:rFonts w:eastAsia="宋体"/>
          <w:lang w:eastAsia="zh-CN"/>
        </w:rPr>
      </w:pPr>
      <w:r>
        <w:rPr>
          <w:rFonts w:eastAsia="宋体" w:hint="eastAsia"/>
          <w:lang w:eastAsia="zh-CN"/>
        </w:rPr>
        <w:t>A</w:t>
      </w:r>
      <w:r>
        <w:rPr>
          <w:rFonts w:eastAsia="宋体"/>
          <w:lang w:eastAsia="zh-CN"/>
        </w:rPr>
        <w:t>ccording to agreement</w:t>
      </w:r>
      <w:r w:rsidR="003E2329">
        <w:rPr>
          <w:rFonts w:eastAsia="宋体"/>
          <w:lang w:eastAsia="zh-CN"/>
        </w:rPr>
        <w:t>s</w:t>
      </w:r>
      <w:r>
        <w:rPr>
          <w:rFonts w:eastAsia="宋体"/>
          <w:lang w:eastAsia="zh-CN"/>
        </w:rPr>
        <w:t xml:space="preserve"> from RAN1</w:t>
      </w:r>
      <w:r>
        <w:rPr>
          <w:rFonts w:eastAsia="宋体" w:hint="eastAsia"/>
          <w:lang w:eastAsia="zh-CN"/>
        </w:rPr>
        <w:t>#</w:t>
      </w:r>
      <w:r>
        <w:rPr>
          <w:rFonts w:eastAsia="宋体"/>
          <w:lang w:eastAsia="zh-CN"/>
        </w:rPr>
        <w:t>102</w:t>
      </w:r>
      <w:r>
        <w:rPr>
          <w:rFonts w:eastAsia="宋体" w:hint="eastAsia"/>
          <w:lang w:eastAsia="zh-CN"/>
        </w:rPr>
        <w:t>-</w:t>
      </w:r>
      <w:r>
        <w:rPr>
          <w:rFonts w:eastAsia="宋体"/>
          <w:lang w:eastAsia="zh-CN"/>
        </w:rPr>
        <w:t>e meeting</w:t>
      </w:r>
      <w:r w:rsidR="005B2EF0">
        <w:rPr>
          <w:rFonts w:eastAsia="宋体"/>
          <w:lang w:eastAsia="zh-CN"/>
        </w:rPr>
        <w:t xml:space="preserve"> and RAN1#103-e meeting</w:t>
      </w:r>
      <w:r w:rsidR="00AF3E95">
        <w:rPr>
          <w:rFonts w:eastAsia="宋体"/>
          <w:lang w:eastAsia="zh-CN"/>
        </w:rPr>
        <w:t xml:space="preserve"> presented below</w:t>
      </w:r>
      <w:r>
        <w:rPr>
          <w:rFonts w:eastAsia="宋体"/>
          <w:lang w:eastAsia="zh-CN"/>
        </w:rPr>
        <w:t>, the configuration of TRS/CSI-RS is provided by higher layer si</w:t>
      </w:r>
      <w:r w:rsidR="00610137">
        <w:rPr>
          <w:rFonts w:eastAsia="宋体"/>
          <w:lang w:eastAsia="zh-CN"/>
        </w:rPr>
        <w:t>gnalling and the signalling candidates include</w:t>
      </w:r>
      <w:r>
        <w:rPr>
          <w:rFonts w:eastAsia="宋体"/>
          <w:lang w:eastAsia="zh-CN"/>
        </w:rPr>
        <w:t xml:space="preserve"> e.g., SIB, dedicated RRC signalling, etc.</w:t>
      </w:r>
      <w:r w:rsidR="003E2329">
        <w:rPr>
          <w:rFonts w:eastAsia="宋体"/>
          <w:lang w:eastAsia="zh-CN"/>
        </w:rPr>
        <w:t xml:space="preserve"> Besides, whether </w:t>
      </w:r>
      <w:r w:rsidR="00D53E21">
        <w:rPr>
          <w:rFonts w:eastAsia="宋体"/>
          <w:lang w:eastAsia="zh-CN"/>
        </w:rPr>
        <w:t>and</w:t>
      </w:r>
      <w:r w:rsidR="003E2329">
        <w:rPr>
          <w:rFonts w:eastAsia="宋体"/>
          <w:lang w:eastAsia="zh-CN"/>
        </w:rPr>
        <w:t xml:space="preserve"> how </w:t>
      </w:r>
      <w:r w:rsidR="008B0601">
        <w:rPr>
          <w:rFonts w:eastAsia="宋体"/>
          <w:lang w:eastAsia="zh-CN"/>
        </w:rPr>
        <w:t xml:space="preserve">the network </w:t>
      </w:r>
      <w:r w:rsidR="003E2329">
        <w:rPr>
          <w:rFonts w:eastAsia="宋体"/>
          <w:lang w:eastAsia="zh-CN"/>
        </w:rPr>
        <w:t>provide</w:t>
      </w:r>
      <w:r w:rsidR="008B0601">
        <w:rPr>
          <w:rFonts w:eastAsia="宋体"/>
          <w:lang w:eastAsia="zh-CN"/>
        </w:rPr>
        <w:t>s</w:t>
      </w:r>
      <w:r w:rsidR="003E2329">
        <w:rPr>
          <w:rFonts w:eastAsia="宋体"/>
          <w:lang w:eastAsia="zh-CN"/>
        </w:rPr>
        <w:t xml:space="preserve"> the TRS/CSI-RS availability information </w:t>
      </w:r>
      <w:r w:rsidR="00DF2633">
        <w:rPr>
          <w:rFonts w:eastAsia="宋体"/>
          <w:lang w:eastAsia="zh-CN"/>
        </w:rPr>
        <w:t xml:space="preserve">to idle/inactive-mode UEs </w:t>
      </w:r>
      <w:r w:rsidR="003E2329">
        <w:rPr>
          <w:rFonts w:eastAsia="宋体"/>
          <w:lang w:eastAsia="zh-CN"/>
        </w:rPr>
        <w:t>is for further study.</w:t>
      </w:r>
      <w:r w:rsidR="00914440">
        <w:rPr>
          <w:rFonts w:eastAsia="宋体"/>
          <w:lang w:eastAsia="zh-CN"/>
        </w:rPr>
        <w:t xml:space="preserve"> </w:t>
      </w:r>
      <w:r w:rsidR="004F69EC">
        <w:rPr>
          <w:rFonts w:eastAsia="宋体"/>
          <w:lang w:eastAsia="zh-CN"/>
        </w:rPr>
        <w:t>These aspects involve signalling and procedure design.</w:t>
      </w:r>
    </w:p>
    <w:tbl>
      <w:tblPr>
        <w:tblW w:w="0" w:type="auto"/>
        <w:tblInd w:w="42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8646"/>
      </w:tblGrid>
      <w:tr w:rsidR="00263E52" w14:paraId="2FED3E1F" w14:textId="77777777" w:rsidTr="00FE5BA7">
        <w:trPr>
          <w:trHeight w:val="2654"/>
        </w:trPr>
        <w:tc>
          <w:tcPr>
            <w:tcW w:w="8646" w:type="dxa"/>
          </w:tcPr>
          <w:p w14:paraId="3F99B20E" w14:textId="77777777" w:rsidR="00263E52" w:rsidRPr="00263E52" w:rsidRDefault="00263E52" w:rsidP="00263E52">
            <w:pPr>
              <w:widowControl w:val="0"/>
              <w:spacing w:after="60"/>
              <w:rPr>
                <w:rFonts w:eastAsia="宋体"/>
                <w:b/>
                <w:lang w:eastAsia="zh-CN"/>
              </w:rPr>
            </w:pPr>
            <w:r w:rsidRPr="00263E52">
              <w:rPr>
                <w:rFonts w:eastAsia="宋体" w:hint="eastAsia"/>
                <w:b/>
                <w:lang w:eastAsia="zh-CN"/>
              </w:rPr>
              <w:t>RA</w:t>
            </w:r>
            <w:r w:rsidRPr="00263E52">
              <w:rPr>
                <w:rFonts w:eastAsia="宋体"/>
                <w:b/>
                <w:lang w:eastAsia="zh-CN"/>
              </w:rPr>
              <w:t>N1#</w:t>
            </w:r>
            <w:r w:rsidRPr="00263E52">
              <w:rPr>
                <w:rFonts w:ascii="Times" w:eastAsiaTheme="minorEastAsia" w:hAnsi="Times"/>
                <w:b/>
                <w:lang w:eastAsia="zh-CN"/>
              </w:rPr>
              <w:t>102</w:t>
            </w:r>
            <w:r w:rsidRPr="00263E52">
              <w:rPr>
                <w:rFonts w:eastAsia="宋体"/>
                <w:b/>
                <w:lang w:eastAsia="zh-CN"/>
              </w:rPr>
              <w:t>-e</w:t>
            </w:r>
          </w:p>
          <w:p w14:paraId="06509450" w14:textId="77777777" w:rsidR="00263E52" w:rsidRPr="002C0A4D" w:rsidRDefault="00263E52" w:rsidP="002C0A4D">
            <w:pPr>
              <w:widowControl w:val="0"/>
              <w:overflowPunct/>
              <w:autoSpaceDE/>
              <w:autoSpaceDN/>
              <w:spacing w:after="0"/>
              <w:textAlignment w:val="auto"/>
              <w:rPr>
                <w:rFonts w:ascii="Times" w:eastAsia="Batang" w:hAnsi="Times"/>
                <w:szCs w:val="24"/>
                <w:highlight w:val="green"/>
                <w:lang w:eastAsia="ko-KR"/>
              </w:rPr>
            </w:pPr>
            <w:r w:rsidRPr="002C0A4D">
              <w:rPr>
                <w:rFonts w:ascii="Times" w:eastAsia="Batang" w:hAnsi="Times"/>
                <w:szCs w:val="24"/>
                <w:highlight w:val="green"/>
                <w:lang w:eastAsia="ko-KR"/>
              </w:rPr>
              <w:t>Agreements:</w:t>
            </w:r>
          </w:p>
          <w:p w14:paraId="5C5670A4" w14:textId="77777777" w:rsidR="00263E52" w:rsidRPr="00B70A2C" w:rsidRDefault="00263E52" w:rsidP="00B70A2C">
            <w:pPr>
              <w:widowControl w:val="0"/>
              <w:overflowPunct/>
              <w:autoSpaceDE/>
              <w:autoSpaceDN/>
              <w:spacing w:after="0"/>
              <w:textAlignment w:val="auto"/>
              <w:rPr>
                <w:rFonts w:ascii="Times" w:eastAsia="Batang" w:hAnsi="Times"/>
                <w:szCs w:val="24"/>
                <w:highlight w:val="yellow"/>
              </w:rPr>
            </w:pPr>
            <w:r w:rsidRPr="00B70A2C">
              <w:rPr>
                <w:rFonts w:ascii="Times" w:eastAsia="Batang" w:hAnsi="Times"/>
                <w:szCs w:val="24"/>
                <w:highlight w:val="yellow"/>
              </w:rPr>
              <w:t>The configuration of TRS/CSI-RS occasion(s) for idle/inactive mode UE(s) is provided by higher layer signalling</w:t>
            </w:r>
          </w:p>
          <w:p w14:paraId="7B2C2A87" w14:textId="77777777" w:rsidR="00263E52" w:rsidRPr="00366BC0" w:rsidRDefault="00263E52" w:rsidP="00366BC0">
            <w:pPr>
              <w:widowControl w:val="0"/>
              <w:numPr>
                <w:ilvl w:val="0"/>
                <w:numId w:val="9"/>
              </w:numPr>
              <w:overflowPunct/>
              <w:autoSpaceDE/>
              <w:autoSpaceDN/>
              <w:spacing w:after="0"/>
              <w:textAlignment w:val="auto"/>
              <w:rPr>
                <w:rFonts w:eastAsia="宋体"/>
                <w:lang w:eastAsia="ko-KR"/>
              </w:rPr>
            </w:pPr>
            <w:r w:rsidRPr="00366BC0">
              <w:rPr>
                <w:rFonts w:eastAsia="宋体"/>
                <w:lang w:eastAsia="ko-KR"/>
              </w:rPr>
              <w:t>FFS higher layer signalling candidates (e.g., SIB, dedicated RRC, RRC release message, etc.)</w:t>
            </w:r>
          </w:p>
          <w:p w14:paraId="68686CE9" w14:textId="77777777" w:rsidR="00263E52" w:rsidRPr="00366BC0" w:rsidRDefault="00263E52" w:rsidP="00366BC0">
            <w:pPr>
              <w:widowControl w:val="0"/>
              <w:numPr>
                <w:ilvl w:val="0"/>
                <w:numId w:val="9"/>
              </w:numPr>
              <w:overflowPunct/>
              <w:autoSpaceDE/>
              <w:autoSpaceDN/>
              <w:spacing w:after="0"/>
              <w:textAlignment w:val="auto"/>
              <w:rPr>
                <w:rFonts w:eastAsia="宋体"/>
                <w:lang w:eastAsia="ko-KR"/>
              </w:rPr>
            </w:pPr>
            <w:r w:rsidRPr="00366BC0">
              <w:rPr>
                <w:rFonts w:eastAsia="宋体"/>
                <w:lang w:eastAsia="ko-KR"/>
              </w:rPr>
              <w:t>FFS for other signalling candidates (e.g., pre-configuration, etc.)</w:t>
            </w:r>
          </w:p>
          <w:p w14:paraId="092707D5" w14:textId="77777777" w:rsidR="00263E52" w:rsidRPr="00366BC0" w:rsidRDefault="00263E52" w:rsidP="00366BC0">
            <w:pPr>
              <w:widowControl w:val="0"/>
              <w:numPr>
                <w:ilvl w:val="0"/>
                <w:numId w:val="9"/>
              </w:numPr>
              <w:overflowPunct/>
              <w:autoSpaceDE/>
              <w:autoSpaceDN/>
              <w:spacing w:after="0"/>
              <w:textAlignment w:val="auto"/>
              <w:rPr>
                <w:rFonts w:eastAsia="宋体"/>
                <w:lang w:eastAsia="ko-KR"/>
              </w:rPr>
            </w:pPr>
            <w:r w:rsidRPr="00366BC0">
              <w:rPr>
                <w:rFonts w:eastAsia="宋体"/>
                <w:lang w:eastAsia="ko-KR"/>
              </w:rPr>
              <w:t>FFS for detailed configuration parameters (e.g., whether and how to reduce the signalling overhead for configuration, etc.)</w:t>
            </w:r>
          </w:p>
          <w:p w14:paraId="39641A0C" w14:textId="77777777" w:rsidR="00263E52" w:rsidRPr="00263E52" w:rsidRDefault="00263E52" w:rsidP="00366BC0">
            <w:pPr>
              <w:widowControl w:val="0"/>
              <w:overflowPunct/>
              <w:autoSpaceDE/>
              <w:autoSpaceDN/>
              <w:spacing w:after="0"/>
              <w:ind w:left="720"/>
              <w:textAlignment w:val="auto"/>
              <w:rPr>
                <w:rFonts w:eastAsia="宋体"/>
                <w:b/>
                <w:lang w:eastAsia="zh-CN"/>
              </w:rPr>
            </w:pPr>
          </w:p>
          <w:p w14:paraId="50480384" w14:textId="77777777" w:rsidR="00263E52" w:rsidRPr="00BA0922" w:rsidRDefault="00263E52" w:rsidP="00BA0922">
            <w:pPr>
              <w:widowControl w:val="0"/>
              <w:overflowPunct/>
              <w:autoSpaceDE/>
              <w:autoSpaceDN/>
              <w:spacing w:after="0"/>
              <w:textAlignment w:val="auto"/>
              <w:rPr>
                <w:rFonts w:ascii="Times" w:eastAsia="Batang" w:hAnsi="Times"/>
                <w:szCs w:val="24"/>
                <w:highlight w:val="green"/>
              </w:rPr>
            </w:pPr>
            <w:r w:rsidRPr="00BA0922">
              <w:rPr>
                <w:rFonts w:ascii="Times" w:eastAsia="Batang" w:hAnsi="Times"/>
                <w:szCs w:val="24"/>
                <w:highlight w:val="green"/>
              </w:rPr>
              <w:t>Agreement:</w:t>
            </w:r>
          </w:p>
          <w:p w14:paraId="75BBD1E4" w14:textId="77777777" w:rsidR="00263E52" w:rsidRPr="00BA0922" w:rsidRDefault="00263E52" w:rsidP="00BA0922">
            <w:pPr>
              <w:widowControl w:val="0"/>
              <w:overflowPunct/>
              <w:autoSpaceDE/>
              <w:autoSpaceDN/>
              <w:spacing w:after="0" w:line="288" w:lineRule="auto"/>
              <w:jc w:val="both"/>
              <w:textAlignment w:val="auto"/>
              <w:rPr>
                <w:rFonts w:eastAsia="Batang"/>
                <w:color w:val="000000"/>
                <w:szCs w:val="24"/>
                <w:highlight w:val="yellow"/>
                <w:lang w:eastAsia="ja-JP"/>
              </w:rPr>
            </w:pPr>
            <w:r w:rsidRPr="00BA0922">
              <w:rPr>
                <w:rFonts w:eastAsia="Batang"/>
                <w:color w:val="000000"/>
                <w:szCs w:val="24"/>
                <w:highlight w:val="yellow"/>
                <w:lang w:eastAsia="ja-JP"/>
              </w:rPr>
              <w:t>Further study whether and how to inform the availability of TRS/CSI-RS to idle/inactive mode UE (implicitly or explicitly).</w:t>
            </w:r>
          </w:p>
          <w:p w14:paraId="56D12109" w14:textId="0F32604E" w:rsidR="00263E52" w:rsidRPr="00D0714F" w:rsidRDefault="00263E52" w:rsidP="00340C3E">
            <w:pPr>
              <w:widowControl w:val="0"/>
              <w:numPr>
                <w:ilvl w:val="0"/>
                <w:numId w:val="10"/>
              </w:numPr>
              <w:overflowPunct/>
              <w:autoSpaceDE/>
              <w:autoSpaceDN/>
              <w:spacing w:after="0"/>
              <w:textAlignment w:val="auto"/>
              <w:rPr>
                <w:rFonts w:eastAsia="宋体"/>
                <w:lang w:eastAsia="zh-CN"/>
              </w:rPr>
            </w:pPr>
            <w:r w:rsidRPr="0090308E">
              <w:rPr>
                <w:rFonts w:eastAsia="宋体"/>
                <w:lang w:eastAsia="ja-JP"/>
              </w:rPr>
              <w:t>Note: Availability corresponds to the information for whether TRS/CSI-RS is actually transmitted</w:t>
            </w:r>
            <w:r w:rsidR="00340C3E">
              <w:rPr>
                <w:rFonts w:eastAsia="宋体"/>
                <w:lang w:eastAsia="ja-JP"/>
              </w:rPr>
              <w:t xml:space="preserve"> </w:t>
            </w:r>
            <w:r w:rsidR="00340C3E" w:rsidRPr="00340C3E">
              <w:rPr>
                <w:rFonts w:eastAsia="宋体"/>
                <w:lang w:eastAsia="ja-JP"/>
              </w:rPr>
              <w:t>or not</w:t>
            </w:r>
          </w:p>
        </w:tc>
      </w:tr>
    </w:tbl>
    <w:p w14:paraId="45C47158" w14:textId="77777777" w:rsidR="00263E52" w:rsidRPr="00263E52" w:rsidRDefault="00263E52" w:rsidP="00CD5E2D">
      <w:pPr>
        <w:spacing w:after="0"/>
        <w:jc w:val="both"/>
        <w:rPr>
          <w:rFonts w:eastAsia="宋体"/>
          <w:lang w:eastAsia="zh-CN"/>
        </w:rPr>
      </w:pPr>
    </w:p>
    <w:tbl>
      <w:tblPr>
        <w:tblW w:w="0" w:type="auto"/>
        <w:tblInd w:w="42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8646"/>
      </w:tblGrid>
      <w:tr w:rsidR="000D2E20" w14:paraId="78755172" w14:textId="77777777" w:rsidTr="00D0714F">
        <w:trPr>
          <w:trHeight w:val="2654"/>
        </w:trPr>
        <w:tc>
          <w:tcPr>
            <w:tcW w:w="8646" w:type="dxa"/>
          </w:tcPr>
          <w:p w14:paraId="0C3DD3B1" w14:textId="77777777" w:rsidR="00D92892" w:rsidRPr="00D92892" w:rsidRDefault="00D92892" w:rsidP="00A737E3">
            <w:pPr>
              <w:spacing w:after="60"/>
              <w:ind w:left="-45"/>
              <w:jc w:val="both"/>
              <w:rPr>
                <w:rFonts w:eastAsia="宋体"/>
                <w:b/>
                <w:lang w:eastAsia="zh-CN"/>
              </w:rPr>
            </w:pPr>
            <w:r w:rsidRPr="00D92892">
              <w:rPr>
                <w:rFonts w:eastAsia="宋体" w:hint="eastAsia"/>
                <w:b/>
                <w:lang w:eastAsia="zh-CN"/>
              </w:rPr>
              <w:t>RA</w:t>
            </w:r>
            <w:r w:rsidRPr="00D92892">
              <w:rPr>
                <w:rFonts w:eastAsia="宋体"/>
                <w:b/>
                <w:lang w:eastAsia="zh-CN"/>
              </w:rPr>
              <w:t>N1#103-e</w:t>
            </w:r>
          </w:p>
          <w:p w14:paraId="3AEEF2C3" w14:textId="77777777" w:rsidR="00D92892" w:rsidRPr="00D92892" w:rsidRDefault="00D92892" w:rsidP="00D92892">
            <w:pPr>
              <w:spacing w:after="0"/>
              <w:ind w:left="-48"/>
              <w:jc w:val="both"/>
              <w:rPr>
                <w:b/>
                <w:bCs/>
                <w:highlight w:val="green"/>
                <w:lang w:val="en-US"/>
              </w:rPr>
            </w:pPr>
            <w:r w:rsidRPr="00D92892">
              <w:rPr>
                <w:b/>
                <w:bCs/>
                <w:highlight w:val="green"/>
                <w:lang w:val="en-US"/>
              </w:rPr>
              <w:t>Agreements:</w:t>
            </w:r>
          </w:p>
          <w:p w14:paraId="7BE3E4EC" w14:textId="77777777" w:rsidR="00D92892" w:rsidRPr="00D92892" w:rsidRDefault="00D92892" w:rsidP="00A737E3">
            <w:pPr>
              <w:numPr>
                <w:ilvl w:val="0"/>
                <w:numId w:val="14"/>
              </w:numPr>
              <w:overflowPunct/>
              <w:autoSpaceDE/>
              <w:autoSpaceDN/>
              <w:adjustRightInd/>
              <w:spacing w:before="60" w:after="0" w:line="288" w:lineRule="auto"/>
              <w:jc w:val="both"/>
              <w:textAlignment w:val="auto"/>
              <w:rPr>
                <w:rFonts w:eastAsia="宋体"/>
                <w:lang w:val="en-US" w:eastAsia="zh-CN"/>
              </w:rPr>
            </w:pPr>
            <w:r w:rsidRPr="00465F6D">
              <w:rPr>
                <w:rFonts w:eastAsia="宋体"/>
                <w:highlight w:val="yellow"/>
                <w:lang w:val="en-US" w:eastAsia="zh-CN"/>
              </w:rPr>
              <w:t xml:space="preserve">SIB </w:t>
            </w:r>
            <w:proofErr w:type="spellStart"/>
            <w:r w:rsidRPr="00465F6D">
              <w:rPr>
                <w:rFonts w:eastAsia="宋体"/>
                <w:highlight w:val="yellow"/>
                <w:lang w:val="en-US" w:eastAsia="zh-CN"/>
              </w:rPr>
              <w:t>signalling</w:t>
            </w:r>
            <w:proofErr w:type="spellEnd"/>
            <w:r w:rsidRPr="00465F6D">
              <w:rPr>
                <w:rFonts w:eastAsia="宋体"/>
                <w:highlight w:val="yellow"/>
                <w:lang w:val="en-US" w:eastAsia="zh-CN"/>
              </w:rPr>
              <w:t xml:space="preserve"> provides the </w:t>
            </w:r>
            <w:r w:rsidRPr="00465F6D">
              <w:rPr>
                <w:highlight w:val="yellow"/>
                <w:lang w:val="en-US" w:eastAsia="ko-KR"/>
              </w:rPr>
              <w:t>configuration</w:t>
            </w:r>
            <w:r w:rsidRPr="00465F6D">
              <w:rPr>
                <w:rFonts w:eastAsia="宋体"/>
                <w:highlight w:val="yellow"/>
                <w:lang w:val="en-US" w:eastAsia="zh-CN"/>
              </w:rPr>
              <w:t xml:space="preserve"> of TRS/CSI-RS occasion(s) for idle/inactive UE(s)</w:t>
            </w:r>
            <w:r w:rsidRPr="00D92892">
              <w:rPr>
                <w:rFonts w:eastAsia="宋体"/>
                <w:lang w:val="en-US" w:eastAsia="zh-CN"/>
              </w:rPr>
              <w:t>.</w:t>
            </w:r>
          </w:p>
          <w:p w14:paraId="70D239E0" w14:textId="77777777" w:rsidR="00D92892" w:rsidRPr="00D92892" w:rsidRDefault="00D92892" w:rsidP="00465F6D">
            <w:pPr>
              <w:numPr>
                <w:ilvl w:val="1"/>
                <w:numId w:val="14"/>
              </w:numPr>
              <w:overflowPunct/>
              <w:autoSpaceDE/>
              <w:autoSpaceDN/>
              <w:adjustRightInd/>
              <w:spacing w:before="60" w:after="0" w:line="288" w:lineRule="auto"/>
              <w:jc w:val="both"/>
              <w:textAlignment w:val="auto"/>
              <w:rPr>
                <w:rFonts w:eastAsia="宋体"/>
                <w:lang w:val="en-US" w:eastAsia="zh-CN"/>
              </w:rPr>
            </w:pPr>
            <w:r w:rsidRPr="00D92892">
              <w:rPr>
                <w:rFonts w:eastAsia="宋体"/>
                <w:lang w:val="en-US" w:eastAsia="zh-CN"/>
              </w:rPr>
              <w:t xml:space="preserve">Up to RAN2 </w:t>
            </w:r>
            <w:r w:rsidRPr="00465F6D">
              <w:rPr>
                <w:lang w:val="en-US" w:eastAsia="ko-KR"/>
              </w:rPr>
              <w:t>to</w:t>
            </w:r>
            <w:r w:rsidRPr="00D92892">
              <w:rPr>
                <w:rFonts w:eastAsia="宋体"/>
                <w:lang w:val="en-US" w:eastAsia="zh-CN"/>
              </w:rPr>
              <w:t xml:space="preserve"> </w:t>
            </w:r>
            <w:r w:rsidRPr="00465F6D">
              <w:rPr>
                <w:lang w:val="en-US" w:eastAsia="ko-KR"/>
              </w:rPr>
              <w:t>decide</w:t>
            </w:r>
            <w:r w:rsidRPr="00D92892">
              <w:rPr>
                <w:rFonts w:eastAsia="宋体"/>
                <w:lang w:val="en-US" w:eastAsia="zh-CN"/>
              </w:rPr>
              <w:t xml:space="preserve"> which SIB is to be </w:t>
            </w:r>
            <w:proofErr w:type="gramStart"/>
            <w:r w:rsidRPr="00D92892">
              <w:rPr>
                <w:rFonts w:eastAsia="宋体"/>
                <w:lang w:val="en-US" w:eastAsia="zh-CN"/>
              </w:rPr>
              <w:t>used.</w:t>
            </w:r>
            <w:proofErr w:type="gramEnd"/>
          </w:p>
          <w:p w14:paraId="4C03483A" w14:textId="77777777" w:rsidR="00D92892" w:rsidRPr="00D92892" w:rsidRDefault="00D92892" w:rsidP="00465F6D">
            <w:pPr>
              <w:numPr>
                <w:ilvl w:val="1"/>
                <w:numId w:val="14"/>
              </w:numPr>
              <w:overflowPunct/>
              <w:autoSpaceDE/>
              <w:autoSpaceDN/>
              <w:adjustRightInd/>
              <w:spacing w:before="60" w:after="0" w:line="288" w:lineRule="auto"/>
              <w:jc w:val="both"/>
              <w:textAlignment w:val="auto"/>
              <w:rPr>
                <w:rFonts w:eastAsia="宋体"/>
                <w:lang w:val="en-US" w:eastAsia="zh-CN"/>
              </w:rPr>
            </w:pPr>
            <w:r w:rsidRPr="00D92892">
              <w:rPr>
                <w:rFonts w:eastAsia="宋体"/>
                <w:lang w:val="en-US" w:eastAsia="zh-CN"/>
              </w:rPr>
              <w:t xml:space="preserve">Whether or </w:t>
            </w:r>
            <w:r w:rsidRPr="00465F6D">
              <w:rPr>
                <w:lang w:val="en-US" w:eastAsia="ko-KR"/>
              </w:rPr>
              <w:t>not</w:t>
            </w:r>
            <w:r w:rsidRPr="00D92892">
              <w:rPr>
                <w:rFonts w:eastAsia="宋体"/>
                <w:lang w:val="en-US" w:eastAsia="zh-CN"/>
              </w:rPr>
              <w:t xml:space="preserve"> to additionally support other high-layer </w:t>
            </w:r>
            <w:proofErr w:type="spellStart"/>
            <w:r w:rsidRPr="00D92892">
              <w:rPr>
                <w:rFonts w:eastAsia="宋体"/>
                <w:lang w:val="en-US" w:eastAsia="zh-CN"/>
              </w:rPr>
              <w:t>signalling</w:t>
            </w:r>
            <w:proofErr w:type="spellEnd"/>
            <w:r w:rsidRPr="00D92892">
              <w:rPr>
                <w:rFonts w:eastAsia="宋体"/>
                <w:lang w:val="en-US" w:eastAsia="zh-CN"/>
              </w:rPr>
              <w:t xml:space="preserve"> methods (e.g., dedicated RRC, RRC release message, etc.) is up to RAN2</w:t>
            </w:r>
          </w:p>
          <w:p w14:paraId="34F6AAAB" w14:textId="77777777" w:rsidR="00D92892" w:rsidRPr="00D92892" w:rsidRDefault="00D92892" w:rsidP="00D92892">
            <w:pPr>
              <w:spacing w:after="0"/>
              <w:ind w:left="-48"/>
              <w:jc w:val="both"/>
              <w:rPr>
                <w:rFonts w:eastAsia="宋体"/>
                <w:lang w:val="en-US" w:eastAsia="zh-CN"/>
              </w:rPr>
            </w:pPr>
          </w:p>
          <w:p w14:paraId="75FE348A" w14:textId="77777777" w:rsidR="00D92892" w:rsidRPr="00D92892" w:rsidRDefault="00D92892" w:rsidP="00D92892">
            <w:pPr>
              <w:spacing w:after="0"/>
              <w:ind w:left="-48"/>
              <w:jc w:val="both"/>
              <w:rPr>
                <w:rFonts w:eastAsia="宋体"/>
                <w:lang w:val="en-US" w:eastAsia="zh-CN"/>
              </w:rPr>
            </w:pPr>
            <w:r w:rsidRPr="00D92892">
              <w:rPr>
                <w:rFonts w:eastAsia="宋体"/>
                <w:lang w:val="en-US" w:eastAsia="zh-CN"/>
              </w:rPr>
              <w:t>Agreements:</w:t>
            </w:r>
          </w:p>
          <w:p w14:paraId="34328AD8" w14:textId="77777777" w:rsidR="00D92892" w:rsidRPr="00D92892" w:rsidRDefault="00D92892" w:rsidP="00BB4327">
            <w:pPr>
              <w:numPr>
                <w:ilvl w:val="0"/>
                <w:numId w:val="14"/>
              </w:numPr>
              <w:overflowPunct/>
              <w:autoSpaceDE/>
              <w:autoSpaceDN/>
              <w:adjustRightInd/>
              <w:spacing w:before="60" w:after="0" w:line="288" w:lineRule="auto"/>
              <w:jc w:val="both"/>
              <w:textAlignment w:val="auto"/>
              <w:rPr>
                <w:rFonts w:eastAsia="宋体"/>
                <w:lang w:val="en-US" w:eastAsia="zh-CN"/>
              </w:rPr>
            </w:pPr>
            <w:r w:rsidRPr="00D1602C">
              <w:rPr>
                <w:rFonts w:eastAsia="宋体"/>
                <w:highlight w:val="yellow"/>
                <w:lang w:val="en-US" w:eastAsia="zh-CN"/>
              </w:rPr>
              <w:t xml:space="preserve">Discuss </w:t>
            </w:r>
            <w:r w:rsidRPr="00D1602C">
              <w:rPr>
                <w:highlight w:val="yellow"/>
                <w:lang w:val="en-US" w:eastAsia="ko-KR"/>
              </w:rPr>
              <w:t>further</w:t>
            </w:r>
            <w:r w:rsidRPr="00D1602C">
              <w:rPr>
                <w:rFonts w:eastAsia="宋体"/>
                <w:highlight w:val="yellow"/>
                <w:lang w:val="en-US" w:eastAsia="zh-CN"/>
              </w:rPr>
              <w:t xml:space="preserve"> </w:t>
            </w:r>
            <w:r w:rsidRPr="00D1602C">
              <w:rPr>
                <w:rFonts w:eastAsia="宋体"/>
                <w:color w:val="FF0000"/>
                <w:highlight w:val="yellow"/>
                <w:u w:val="single"/>
                <w:lang w:val="en-US" w:eastAsia="zh-CN"/>
              </w:rPr>
              <w:t>based on the</w:t>
            </w:r>
            <w:r w:rsidRPr="00D1602C">
              <w:rPr>
                <w:rFonts w:eastAsia="宋体"/>
                <w:highlight w:val="yellow"/>
                <w:lang w:val="en-US" w:eastAsia="zh-CN"/>
              </w:rPr>
              <w:t xml:space="preserve"> following alternatives and down-select at RAN1#104-e</w:t>
            </w:r>
            <w:r w:rsidRPr="00D92892">
              <w:rPr>
                <w:rFonts w:eastAsia="宋体"/>
                <w:lang w:val="en-US" w:eastAsia="zh-CN"/>
              </w:rPr>
              <w:t>:</w:t>
            </w:r>
          </w:p>
          <w:p w14:paraId="12054BED" w14:textId="77777777" w:rsidR="00D92892" w:rsidRPr="00D92892" w:rsidRDefault="00D92892" w:rsidP="00D1602C">
            <w:pPr>
              <w:numPr>
                <w:ilvl w:val="1"/>
                <w:numId w:val="14"/>
              </w:numPr>
              <w:overflowPunct/>
              <w:autoSpaceDE/>
              <w:autoSpaceDN/>
              <w:adjustRightInd/>
              <w:spacing w:before="60" w:after="0" w:line="288" w:lineRule="auto"/>
              <w:jc w:val="both"/>
              <w:textAlignment w:val="auto"/>
              <w:rPr>
                <w:rFonts w:eastAsia="宋体"/>
                <w:lang w:val="en-US" w:eastAsia="zh-CN"/>
              </w:rPr>
            </w:pPr>
            <w:r w:rsidRPr="00D92892">
              <w:rPr>
                <w:rFonts w:eastAsia="宋体"/>
                <w:lang w:val="en-US" w:eastAsia="zh-CN"/>
              </w:rPr>
              <w:lastRenderedPageBreak/>
              <w:t>Alt 1: The availability of TRS/CSI-RS at the configured occasion(s) is NOT informed to the UE.</w:t>
            </w:r>
          </w:p>
          <w:p w14:paraId="703E7333" w14:textId="77777777" w:rsidR="00D92892" w:rsidRPr="00D92892" w:rsidRDefault="00D92892" w:rsidP="00D1602C">
            <w:pPr>
              <w:numPr>
                <w:ilvl w:val="1"/>
                <w:numId w:val="14"/>
              </w:numPr>
              <w:overflowPunct/>
              <w:autoSpaceDE/>
              <w:autoSpaceDN/>
              <w:adjustRightInd/>
              <w:spacing w:before="60" w:after="0" w:line="288" w:lineRule="auto"/>
              <w:jc w:val="both"/>
              <w:textAlignment w:val="auto"/>
              <w:rPr>
                <w:rFonts w:eastAsia="宋体"/>
                <w:lang w:val="en-US" w:eastAsia="zh-CN"/>
              </w:rPr>
            </w:pPr>
            <w:r w:rsidRPr="00D92892">
              <w:rPr>
                <w:rFonts w:eastAsia="宋体"/>
                <w:lang w:val="en-US" w:eastAsia="zh-CN"/>
              </w:rPr>
              <w:t>Alt 2: The availability of TRS/CSI-RS at the configured occasion(s) is informed to the UE.</w:t>
            </w:r>
          </w:p>
          <w:p w14:paraId="26D65CE5" w14:textId="77777777" w:rsidR="00D92892" w:rsidRPr="00D92892" w:rsidRDefault="00D92892" w:rsidP="00D1602C">
            <w:pPr>
              <w:numPr>
                <w:ilvl w:val="1"/>
                <w:numId w:val="14"/>
              </w:numPr>
              <w:overflowPunct/>
              <w:autoSpaceDE/>
              <w:autoSpaceDN/>
              <w:adjustRightInd/>
              <w:spacing w:before="60" w:after="0" w:line="288" w:lineRule="auto"/>
              <w:jc w:val="both"/>
              <w:textAlignment w:val="auto"/>
              <w:rPr>
                <w:rFonts w:eastAsia="宋体"/>
                <w:lang w:val="en-US" w:eastAsia="zh-CN"/>
              </w:rPr>
            </w:pPr>
            <w:r w:rsidRPr="00D92892">
              <w:rPr>
                <w:rFonts w:eastAsia="宋体"/>
                <w:lang w:val="en-US" w:eastAsia="zh-CN"/>
              </w:rPr>
              <w:t>Alt 3. The conditional availability of TRS/CSI-RS at the configured occasion(s) is informed to the UE.</w:t>
            </w:r>
          </w:p>
          <w:p w14:paraId="08B6904A" w14:textId="77777777" w:rsidR="00D92892" w:rsidRPr="00D92892" w:rsidRDefault="00D92892" w:rsidP="00A65893">
            <w:pPr>
              <w:numPr>
                <w:ilvl w:val="2"/>
                <w:numId w:val="15"/>
              </w:numPr>
              <w:overflowPunct/>
              <w:autoSpaceDE/>
              <w:autoSpaceDN/>
              <w:adjustRightInd/>
              <w:spacing w:after="0"/>
              <w:textAlignment w:val="auto"/>
              <w:rPr>
                <w:rFonts w:eastAsia="宋体"/>
                <w:lang w:val="en-US" w:eastAsia="zh-CN"/>
              </w:rPr>
            </w:pPr>
            <w:r w:rsidRPr="00D92892">
              <w:rPr>
                <w:rFonts w:eastAsia="宋体"/>
                <w:lang w:val="en-US" w:eastAsia="zh-CN"/>
              </w:rPr>
              <w:t xml:space="preserve"> The </w:t>
            </w:r>
            <w:r w:rsidRPr="00A65893">
              <w:rPr>
                <w:szCs w:val="24"/>
                <w:lang w:val="en-US"/>
              </w:rPr>
              <w:t>condition</w:t>
            </w:r>
            <w:r w:rsidRPr="00D92892">
              <w:rPr>
                <w:rFonts w:eastAsia="宋体"/>
                <w:lang w:val="en-US" w:eastAsia="zh-CN"/>
              </w:rPr>
              <w:t xml:space="preserve"> can be, e.g., existence of paging.</w:t>
            </w:r>
          </w:p>
          <w:p w14:paraId="5ECA2B37" w14:textId="77777777" w:rsidR="00D92892" w:rsidRPr="00D92892" w:rsidRDefault="00D92892" w:rsidP="00D1602C">
            <w:pPr>
              <w:numPr>
                <w:ilvl w:val="1"/>
                <w:numId w:val="14"/>
              </w:numPr>
              <w:overflowPunct/>
              <w:autoSpaceDE/>
              <w:autoSpaceDN/>
              <w:adjustRightInd/>
              <w:spacing w:before="60" w:after="0" w:line="288" w:lineRule="auto"/>
              <w:jc w:val="both"/>
              <w:textAlignment w:val="auto"/>
              <w:rPr>
                <w:rFonts w:eastAsia="宋体"/>
                <w:lang w:val="en-US" w:eastAsia="zh-CN"/>
              </w:rPr>
            </w:pPr>
            <w:r w:rsidRPr="00D92892">
              <w:rPr>
                <w:rFonts w:eastAsia="宋体"/>
                <w:lang w:val="en-US" w:eastAsia="zh-CN"/>
              </w:rPr>
              <w:t>Alt 4. Combination of the above alternatives.</w:t>
            </w:r>
          </w:p>
          <w:p w14:paraId="0CE8D000" w14:textId="77777777" w:rsidR="00D92892" w:rsidRPr="00D92892" w:rsidRDefault="00D92892" w:rsidP="00D1602C">
            <w:pPr>
              <w:numPr>
                <w:ilvl w:val="1"/>
                <w:numId w:val="14"/>
              </w:numPr>
              <w:overflowPunct/>
              <w:autoSpaceDE/>
              <w:autoSpaceDN/>
              <w:adjustRightInd/>
              <w:spacing w:before="60" w:after="0" w:line="288" w:lineRule="auto"/>
              <w:jc w:val="both"/>
              <w:textAlignment w:val="auto"/>
              <w:rPr>
                <w:rFonts w:eastAsia="宋体"/>
                <w:lang w:val="en-US" w:eastAsia="zh-CN"/>
              </w:rPr>
            </w:pPr>
            <w:r w:rsidRPr="00D92892">
              <w:rPr>
                <w:rFonts w:eastAsia="宋体"/>
                <w:lang w:val="en-US" w:eastAsia="zh-CN"/>
              </w:rPr>
              <w:t>FFS for details</w:t>
            </w:r>
          </w:p>
          <w:p w14:paraId="5A803C82" w14:textId="77777777" w:rsidR="00D92892" w:rsidRPr="00D92892" w:rsidRDefault="00D92892" w:rsidP="00D1602C">
            <w:pPr>
              <w:numPr>
                <w:ilvl w:val="1"/>
                <w:numId w:val="14"/>
              </w:numPr>
              <w:overflowPunct/>
              <w:autoSpaceDE/>
              <w:autoSpaceDN/>
              <w:adjustRightInd/>
              <w:spacing w:before="60" w:after="0" w:line="288" w:lineRule="auto"/>
              <w:jc w:val="both"/>
              <w:textAlignment w:val="auto"/>
              <w:rPr>
                <w:rFonts w:eastAsia="宋体"/>
                <w:lang w:val="en-US" w:eastAsia="zh-CN"/>
              </w:rPr>
            </w:pPr>
            <w:r w:rsidRPr="00D92892">
              <w:rPr>
                <w:rFonts w:eastAsia="宋体"/>
                <w:lang w:val="en-US" w:eastAsia="zh-CN"/>
              </w:rPr>
              <w:t>FFS for UE behavior when the availability is not informed.</w:t>
            </w:r>
          </w:p>
          <w:p w14:paraId="049E1D06" w14:textId="77777777" w:rsidR="00D92892" w:rsidRPr="00D92892" w:rsidRDefault="00D92892" w:rsidP="00D1602C">
            <w:pPr>
              <w:numPr>
                <w:ilvl w:val="1"/>
                <w:numId w:val="14"/>
              </w:numPr>
              <w:overflowPunct/>
              <w:autoSpaceDE/>
              <w:autoSpaceDN/>
              <w:adjustRightInd/>
              <w:spacing w:before="60" w:after="0" w:line="288" w:lineRule="auto"/>
              <w:jc w:val="both"/>
              <w:textAlignment w:val="auto"/>
              <w:rPr>
                <w:rFonts w:eastAsia="宋体"/>
                <w:lang w:val="en-US" w:eastAsia="zh-CN"/>
              </w:rPr>
            </w:pPr>
            <w:r w:rsidRPr="00D92892">
              <w:rPr>
                <w:rFonts w:eastAsia="宋体"/>
                <w:lang w:val="en-US" w:eastAsia="zh-CN"/>
              </w:rPr>
              <w:t>Other techniques are not precluded.</w:t>
            </w:r>
          </w:p>
          <w:p w14:paraId="40CC21D5" w14:textId="77777777" w:rsidR="00D92892" w:rsidRPr="00D92892" w:rsidRDefault="00D92892" w:rsidP="00D1602C">
            <w:pPr>
              <w:numPr>
                <w:ilvl w:val="1"/>
                <w:numId w:val="14"/>
              </w:numPr>
              <w:overflowPunct/>
              <w:autoSpaceDE/>
              <w:autoSpaceDN/>
              <w:adjustRightInd/>
              <w:spacing w:before="60" w:after="0" w:line="288" w:lineRule="auto"/>
              <w:jc w:val="both"/>
              <w:textAlignment w:val="auto"/>
              <w:rPr>
                <w:rFonts w:eastAsia="宋体"/>
                <w:lang w:val="en-US" w:eastAsia="zh-CN"/>
              </w:rPr>
            </w:pPr>
            <w:r w:rsidRPr="00D92892">
              <w:rPr>
                <w:rFonts w:eastAsia="宋体"/>
                <w:lang w:val="en-US" w:eastAsia="zh-CN"/>
              </w:rPr>
              <w:t>Companies encourage to provide sufficient information for the proposal, e.g.,</w:t>
            </w:r>
          </w:p>
          <w:p w14:paraId="723ABA1F" w14:textId="77777777" w:rsidR="00D92892" w:rsidRPr="00D92892" w:rsidRDefault="00D92892" w:rsidP="00A65893">
            <w:pPr>
              <w:numPr>
                <w:ilvl w:val="2"/>
                <w:numId w:val="15"/>
              </w:numPr>
              <w:overflowPunct/>
              <w:autoSpaceDE/>
              <w:autoSpaceDN/>
              <w:adjustRightInd/>
              <w:spacing w:after="0"/>
              <w:textAlignment w:val="auto"/>
              <w:rPr>
                <w:rFonts w:eastAsia="宋体"/>
                <w:lang w:val="en-US" w:eastAsia="zh-CN"/>
              </w:rPr>
            </w:pPr>
            <w:r w:rsidRPr="00D92892">
              <w:rPr>
                <w:rFonts w:eastAsia="宋体"/>
                <w:lang w:val="en-US" w:eastAsia="zh-CN"/>
              </w:rPr>
              <w:t xml:space="preserve">how to </w:t>
            </w:r>
            <w:r w:rsidRPr="00A65893">
              <w:rPr>
                <w:szCs w:val="24"/>
                <w:lang w:val="en-US"/>
              </w:rPr>
              <w:t>achieve</w:t>
            </w:r>
            <w:r w:rsidRPr="00D92892">
              <w:rPr>
                <w:rFonts w:eastAsia="宋体"/>
                <w:lang w:val="en-US" w:eastAsia="zh-CN"/>
              </w:rPr>
              <w:t xml:space="preserve"> power saving gain</w:t>
            </w:r>
          </w:p>
          <w:p w14:paraId="52033DFB" w14:textId="77777777" w:rsidR="00D92892" w:rsidRPr="00D92892" w:rsidRDefault="00D92892" w:rsidP="00A65893">
            <w:pPr>
              <w:numPr>
                <w:ilvl w:val="2"/>
                <w:numId w:val="15"/>
              </w:numPr>
              <w:overflowPunct/>
              <w:autoSpaceDE/>
              <w:autoSpaceDN/>
              <w:adjustRightInd/>
              <w:spacing w:after="0"/>
              <w:textAlignment w:val="auto"/>
              <w:rPr>
                <w:rFonts w:eastAsia="宋体"/>
                <w:lang w:val="en-US" w:eastAsia="zh-CN"/>
              </w:rPr>
            </w:pPr>
            <w:r w:rsidRPr="00D92892">
              <w:rPr>
                <w:rFonts w:eastAsia="宋体"/>
                <w:lang w:val="en-US" w:eastAsia="zh-CN"/>
              </w:rPr>
              <w:t xml:space="preserve">how to </w:t>
            </w:r>
            <w:r w:rsidRPr="00A65893">
              <w:rPr>
                <w:szCs w:val="24"/>
                <w:lang w:val="en-US"/>
              </w:rPr>
              <w:t>minimize</w:t>
            </w:r>
            <w:r w:rsidRPr="00D92892">
              <w:rPr>
                <w:rFonts w:eastAsia="宋体"/>
                <w:lang w:val="en-US" w:eastAsia="zh-CN"/>
              </w:rPr>
              <w:t xml:space="preserve"> impact on NW</w:t>
            </w:r>
          </w:p>
          <w:p w14:paraId="616DB6CD" w14:textId="77777777" w:rsidR="00D92892" w:rsidRPr="00D92892" w:rsidRDefault="00D92892" w:rsidP="009175E6">
            <w:pPr>
              <w:overflowPunct/>
              <w:autoSpaceDE/>
              <w:autoSpaceDN/>
              <w:adjustRightInd/>
              <w:spacing w:after="0"/>
              <w:ind w:left="2160"/>
              <w:textAlignment w:val="auto"/>
              <w:rPr>
                <w:rFonts w:eastAsia="宋体"/>
                <w:lang w:val="en-US" w:eastAsia="zh-CN"/>
              </w:rPr>
            </w:pPr>
            <w:r w:rsidRPr="00D92892">
              <w:rPr>
                <w:rFonts w:eastAsia="宋体"/>
                <w:lang w:val="en-US" w:eastAsia="zh-CN"/>
              </w:rPr>
              <w:t xml:space="preserve">how to minimize </w:t>
            </w:r>
            <w:r w:rsidRPr="009175E6">
              <w:rPr>
                <w:szCs w:val="24"/>
                <w:lang w:val="en-US"/>
              </w:rPr>
              <w:t>extra</w:t>
            </w:r>
            <w:r w:rsidRPr="00D92892">
              <w:rPr>
                <w:rFonts w:eastAsia="宋体"/>
                <w:lang w:val="en-US" w:eastAsia="zh-CN"/>
              </w:rPr>
              <w:t xml:space="preserve"> UE </w:t>
            </w:r>
            <w:r w:rsidRPr="00A65893">
              <w:rPr>
                <w:szCs w:val="24"/>
                <w:lang w:val="en-US"/>
              </w:rPr>
              <w:t>implementation</w:t>
            </w:r>
            <w:r w:rsidRPr="00D92892">
              <w:rPr>
                <w:rFonts w:eastAsia="宋体"/>
                <w:lang w:val="en-US" w:eastAsia="zh-CN"/>
              </w:rPr>
              <w:t xml:space="preserve"> complexity</w:t>
            </w:r>
          </w:p>
          <w:p w14:paraId="490AB089" w14:textId="77777777" w:rsidR="00D92892" w:rsidRPr="00D92892" w:rsidRDefault="00D92892" w:rsidP="00A65893">
            <w:pPr>
              <w:numPr>
                <w:ilvl w:val="2"/>
                <w:numId w:val="15"/>
              </w:numPr>
              <w:overflowPunct/>
              <w:autoSpaceDE/>
              <w:autoSpaceDN/>
              <w:adjustRightInd/>
              <w:spacing w:after="0"/>
              <w:textAlignment w:val="auto"/>
              <w:rPr>
                <w:rFonts w:eastAsia="宋体"/>
                <w:lang w:val="en-US" w:eastAsia="zh-CN"/>
              </w:rPr>
            </w:pPr>
            <w:r w:rsidRPr="00A65893">
              <w:rPr>
                <w:szCs w:val="24"/>
                <w:lang w:val="en-US"/>
              </w:rPr>
              <w:t>feasibility</w:t>
            </w:r>
            <w:r w:rsidRPr="00D92892">
              <w:rPr>
                <w:rFonts w:eastAsia="宋体"/>
                <w:lang w:val="en-US" w:eastAsia="zh-CN"/>
              </w:rPr>
              <w:t xml:space="preserve"> check on sharing the TRS/CSI-RS between connected UEs and idle/inactive UEs</w:t>
            </w:r>
          </w:p>
          <w:p w14:paraId="65A14F8A" w14:textId="046B527C" w:rsidR="000D2E20" w:rsidRPr="00D0714F" w:rsidRDefault="00D92892" w:rsidP="00D0714F">
            <w:pPr>
              <w:numPr>
                <w:ilvl w:val="1"/>
                <w:numId w:val="14"/>
              </w:numPr>
              <w:overflowPunct/>
              <w:autoSpaceDE/>
              <w:autoSpaceDN/>
              <w:adjustRightInd/>
              <w:spacing w:before="60" w:after="0" w:line="288" w:lineRule="auto"/>
              <w:jc w:val="both"/>
              <w:textAlignment w:val="auto"/>
              <w:rPr>
                <w:rFonts w:eastAsia="宋体"/>
                <w:lang w:eastAsia="zh-CN"/>
              </w:rPr>
            </w:pPr>
            <w:r w:rsidRPr="00D92892">
              <w:rPr>
                <w:rFonts w:eastAsia="宋体"/>
                <w:lang w:val="en-US" w:eastAsia="zh-CN"/>
              </w:rPr>
              <w:t>Proposals should be consistent with the WID objective.</w:t>
            </w:r>
          </w:p>
        </w:tc>
      </w:tr>
    </w:tbl>
    <w:p w14:paraId="04F71242" w14:textId="084E494B" w:rsidR="004D72F2" w:rsidRDefault="004D72F2" w:rsidP="00DB4F10">
      <w:pPr>
        <w:widowControl w:val="0"/>
        <w:spacing w:after="0"/>
        <w:jc w:val="both"/>
        <w:rPr>
          <w:rFonts w:eastAsia="宋体"/>
          <w:lang w:eastAsia="zh-CN"/>
        </w:rPr>
      </w:pPr>
    </w:p>
    <w:p w14:paraId="31087D31" w14:textId="2DB7868F" w:rsidR="00DB4F10" w:rsidRDefault="00DB4F10" w:rsidP="0019077B">
      <w:pPr>
        <w:jc w:val="both"/>
        <w:rPr>
          <w:rFonts w:eastAsia="宋体"/>
          <w:lang w:eastAsia="zh-CN"/>
        </w:rPr>
      </w:pPr>
      <w:r>
        <w:rPr>
          <w:rFonts w:eastAsia="宋体" w:hint="eastAsia"/>
          <w:lang w:eastAsia="zh-CN"/>
        </w:rPr>
        <w:t>A</w:t>
      </w:r>
      <w:r>
        <w:rPr>
          <w:rFonts w:eastAsia="宋体"/>
          <w:lang w:eastAsia="zh-CN"/>
        </w:rPr>
        <w:t xml:space="preserve">s stated in the WID, the TRS/CSI-RS mechanism should be specified with considerations on </w:t>
      </w:r>
      <w:r w:rsidRPr="00FE4598">
        <w:rPr>
          <w:rFonts w:eastAsia="宋体"/>
          <w:lang w:eastAsia="zh-CN"/>
        </w:rPr>
        <w:t xml:space="preserve">minimizing </w:t>
      </w:r>
      <w:r>
        <w:rPr>
          <w:rFonts w:eastAsia="宋体"/>
          <w:lang w:eastAsia="zh-CN"/>
        </w:rPr>
        <w:t xml:space="preserve">the </w:t>
      </w:r>
      <w:r w:rsidRPr="00FE4598">
        <w:rPr>
          <w:rFonts w:eastAsia="宋体"/>
          <w:lang w:eastAsia="zh-CN"/>
        </w:rPr>
        <w:t>system overhead impact</w:t>
      </w:r>
      <w:r>
        <w:rPr>
          <w:rFonts w:eastAsia="宋体"/>
          <w:lang w:eastAsia="zh-CN"/>
        </w:rPr>
        <w:t>. Besides, this mechanism, as a power saving enhancement feature, may not be supported by all UEs. Hence, we think a basic principle should be that the TRS/CSI-RS mechanism does not impact legacy operations. For instance, legacy UE and network behaviours related to TRS/CSI-RS operations in connected mode should not be adapted, legacy reference signal or other irrelevant configurations should not be changed, etc.</w:t>
      </w:r>
    </w:p>
    <w:p w14:paraId="0BBEB164" w14:textId="45D6CAF2" w:rsidR="004D72F2" w:rsidRPr="0062373E" w:rsidRDefault="0062373E" w:rsidP="0019077B">
      <w:pPr>
        <w:jc w:val="both"/>
        <w:rPr>
          <w:b/>
        </w:rPr>
      </w:pPr>
      <w:r w:rsidRPr="0062373E">
        <w:rPr>
          <w:b/>
        </w:rPr>
        <w:t xml:space="preserve">Proposal 1: Providing potential TRS/CSI-RS </w:t>
      </w:r>
      <w:r w:rsidR="00254590">
        <w:rPr>
          <w:b/>
        </w:rPr>
        <w:t xml:space="preserve">available in connected mode </w:t>
      </w:r>
      <w:r w:rsidRPr="0062373E">
        <w:rPr>
          <w:b/>
        </w:rPr>
        <w:t>to idle/inactive-mode UEs should not impact legacy operations.</w:t>
      </w:r>
    </w:p>
    <w:p w14:paraId="115AC5F9" w14:textId="2C0814EB" w:rsidR="00077691" w:rsidRDefault="00684A82" w:rsidP="00077691">
      <w:pPr>
        <w:pStyle w:val="2"/>
        <w:spacing w:before="480" w:beforeAutospacing="0" w:afterLines="0" w:after="240"/>
        <w:jc w:val="both"/>
      </w:pPr>
      <w:r>
        <w:t>Signalling and procedure</w:t>
      </w:r>
      <w:r w:rsidR="00A65707">
        <w:t xml:space="preserve"> aspects</w:t>
      </w:r>
    </w:p>
    <w:p w14:paraId="7458A094" w14:textId="73840EDA" w:rsidR="008730D7" w:rsidRDefault="00AD0412" w:rsidP="009267A0">
      <w:pPr>
        <w:jc w:val="both"/>
        <w:rPr>
          <w:rFonts w:eastAsiaTheme="minorEastAsia"/>
          <w:lang w:eastAsia="zh-CN"/>
        </w:rPr>
      </w:pPr>
      <w:r>
        <w:rPr>
          <w:rFonts w:eastAsiaTheme="minorEastAsia" w:hint="eastAsia"/>
          <w:lang w:eastAsia="zh-CN"/>
        </w:rPr>
        <w:t>A</w:t>
      </w:r>
      <w:r w:rsidR="00545DD9">
        <w:rPr>
          <w:rFonts w:eastAsiaTheme="minorEastAsia"/>
          <w:lang w:eastAsia="zh-CN"/>
        </w:rPr>
        <w:t>s indicated by RAN1, there can be</w:t>
      </w:r>
      <w:r w:rsidR="002F12AF">
        <w:rPr>
          <w:rFonts w:eastAsiaTheme="minorEastAsia"/>
          <w:lang w:eastAsia="zh-CN"/>
        </w:rPr>
        <w:t xml:space="preserve"> multiple ways to provide the TRS/CSI-RS configuration to idle/inactive-mode UEs</w:t>
      </w:r>
      <w:r w:rsidR="00113534">
        <w:rPr>
          <w:rFonts w:eastAsiaTheme="minorEastAsia"/>
          <w:lang w:eastAsia="zh-CN"/>
        </w:rPr>
        <w:t>.</w:t>
      </w:r>
      <w:r w:rsidR="00380B64">
        <w:rPr>
          <w:rFonts w:eastAsiaTheme="minorEastAsia"/>
          <w:lang w:eastAsia="zh-CN"/>
        </w:rPr>
        <w:t xml:space="preserve"> </w:t>
      </w:r>
      <w:r w:rsidR="008730D7">
        <w:rPr>
          <w:rFonts w:eastAsiaTheme="minorEastAsia"/>
          <w:lang w:eastAsia="zh-CN"/>
        </w:rPr>
        <w:t>Besides, the approach to inform idle/inactive-mode UEs the availability of TRS/CSI-RS is still under discussion.</w:t>
      </w:r>
    </w:p>
    <w:p w14:paraId="171E630E" w14:textId="181867D4" w:rsidR="00684A82" w:rsidRDefault="00B9133A" w:rsidP="009267A0">
      <w:pPr>
        <w:jc w:val="both"/>
        <w:rPr>
          <w:rFonts w:eastAsiaTheme="minorEastAsia"/>
          <w:lang w:eastAsia="zh-CN"/>
        </w:rPr>
      </w:pPr>
      <w:r>
        <w:rPr>
          <w:rFonts w:eastAsiaTheme="minorEastAsia"/>
          <w:lang w:eastAsia="zh-CN"/>
        </w:rPr>
        <w:t xml:space="preserve">In this section, we analyse potential RAN2 impacts and </w:t>
      </w:r>
      <w:r w:rsidR="007A08A2">
        <w:rPr>
          <w:rFonts w:eastAsiaTheme="minorEastAsia"/>
          <w:lang w:eastAsia="zh-CN"/>
        </w:rPr>
        <w:t xml:space="preserve">follow-up </w:t>
      </w:r>
      <w:r>
        <w:rPr>
          <w:rFonts w:eastAsiaTheme="minorEastAsia"/>
          <w:lang w:eastAsia="zh-CN"/>
        </w:rPr>
        <w:t xml:space="preserve">work in terms of </w:t>
      </w:r>
      <w:r w:rsidR="00D22808">
        <w:rPr>
          <w:rFonts w:eastAsiaTheme="minorEastAsia"/>
          <w:lang w:eastAsia="zh-CN"/>
        </w:rPr>
        <w:t xml:space="preserve">various </w:t>
      </w:r>
      <w:r w:rsidR="00857C71">
        <w:rPr>
          <w:rFonts w:eastAsiaTheme="minorEastAsia"/>
          <w:lang w:eastAsia="zh-CN"/>
        </w:rPr>
        <w:t>alternatives</w:t>
      </w:r>
      <w:r>
        <w:rPr>
          <w:rFonts w:eastAsiaTheme="minorEastAsia"/>
          <w:lang w:eastAsia="zh-CN"/>
        </w:rPr>
        <w:t>.</w:t>
      </w:r>
    </w:p>
    <w:p w14:paraId="5DBB05C3" w14:textId="758EA417" w:rsidR="00762EA6" w:rsidRPr="00A61CE6" w:rsidRDefault="00A06E68" w:rsidP="00762EA6">
      <w:pPr>
        <w:pStyle w:val="3"/>
        <w:spacing w:before="360" w:beforeAutospacing="0" w:afterLines="0" w:after="180"/>
      </w:pPr>
      <w:r>
        <w:rPr>
          <w:rFonts w:eastAsia="宋体"/>
          <w:lang w:eastAsia="zh-CN"/>
        </w:rPr>
        <w:t>The s</w:t>
      </w:r>
      <w:r w:rsidR="00762EA6">
        <w:rPr>
          <w:rFonts w:eastAsia="宋体"/>
          <w:lang w:eastAsia="zh-CN"/>
        </w:rPr>
        <w:t>ignalling design</w:t>
      </w:r>
    </w:p>
    <w:p w14:paraId="5C677BD4" w14:textId="5F0F776F" w:rsidR="00D630AB" w:rsidRPr="00766AE2" w:rsidRDefault="00D630AB" w:rsidP="006A21DF">
      <w:pPr>
        <w:pStyle w:val="4"/>
        <w:numPr>
          <w:ilvl w:val="0"/>
          <w:numId w:val="11"/>
        </w:numPr>
        <w:spacing w:before="240" w:beforeAutospacing="0" w:afterLines="0" w:after="180"/>
        <w:rPr>
          <w:b/>
          <w:sz w:val="20"/>
        </w:rPr>
      </w:pPr>
      <w:r w:rsidRPr="00766AE2">
        <w:rPr>
          <w:b/>
          <w:sz w:val="20"/>
        </w:rPr>
        <w:t>Providing TRS/CSI-RS configuration</w:t>
      </w:r>
    </w:p>
    <w:p w14:paraId="03CAD64C" w14:textId="4E4323BA" w:rsidR="00684A82" w:rsidRDefault="00367893" w:rsidP="009267A0">
      <w:pPr>
        <w:jc w:val="both"/>
        <w:rPr>
          <w:rFonts w:eastAsiaTheme="minorEastAsia"/>
          <w:lang w:eastAsia="zh-CN"/>
        </w:rPr>
      </w:pPr>
      <w:r>
        <w:rPr>
          <w:rFonts w:eastAsiaTheme="minorEastAsia"/>
          <w:lang w:eastAsia="zh-CN"/>
        </w:rPr>
        <w:t>The m</w:t>
      </w:r>
      <w:r w:rsidR="00937CF0">
        <w:rPr>
          <w:rFonts w:eastAsiaTheme="minorEastAsia"/>
          <w:lang w:eastAsia="zh-CN"/>
        </w:rPr>
        <w:t xml:space="preserve">ain signalling candidates for transmitting the TRS/CSI-RS configuration </w:t>
      </w:r>
      <w:r w:rsidR="006E65E2">
        <w:rPr>
          <w:rFonts w:eastAsiaTheme="minorEastAsia"/>
          <w:lang w:eastAsia="zh-CN"/>
        </w:rPr>
        <w:t xml:space="preserve">to idle/inactive-mode UEs </w:t>
      </w:r>
      <w:r w:rsidR="00937CF0">
        <w:rPr>
          <w:rFonts w:eastAsiaTheme="minorEastAsia"/>
          <w:lang w:eastAsia="zh-CN"/>
        </w:rPr>
        <w:t>include the system information and the dedicated RRC signalling</w:t>
      </w:r>
      <w:r w:rsidR="003A6FC4">
        <w:rPr>
          <w:rFonts w:eastAsiaTheme="minorEastAsia"/>
          <w:lang w:eastAsia="zh-CN"/>
        </w:rPr>
        <w:t>, among which RAN1 has reached consensus that SIB would be utilized</w:t>
      </w:r>
      <w:r w:rsidR="004D71CA">
        <w:rPr>
          <w:rFonts w:eastAsiaTheme="minorEastAsia"/>
          <w:lang w:eastAsia="zh-CN"/>
        </w:rPr>
        <w:t xml:space="preserve"> [1]</w:t>
      </w:r>
      <w:r w:rsidR="00DC7A32">
        <w:rPr>
          <w:rFonts w:eastAsiaTheme="minorEastAsia"/>
          <w:lang w:eastAsia="zh-CN"/>
        </w:rPr>
        <w:t>.</w:t>
      </w:r>
      <w:r w:rsidR="00937CF0">
        <w:rPr>
          <w:rFonts w:eastAsiaTheme="minorEastAsia"/>
          <w:lang w:eastAsia="zh-CN"/>
        </w:rPr>
        <w:t xml:space="preserve"> </w:t>
      </w:r>
      <w:r w:rsidR="00DC7A32">
        <w:rPr>
          <w:rFonts w:eastAsiaTheme="minorEastAsia"/>
          <w:lang w:eastAsia="zh-CN"/>
        </w:rPr>
        <w:t>O</w:t>
      </w:r>
      <w:r w:rsidR="00937CF0">
        <w:rPr>
          <w:rFonts w:eastAsiaTheme="minorEastAsia"/>
          <w:lang w:eastAsia="zh-CN"/>
        </w:rPr>
        <w:t>ther solutions are not precluded for now.</w:t>
      </w:r>
    </w:p>
    <w:p w14:paraId="4635C5A2" w14:textId="5A3D21C7" w:rsidR="00937CF0" w:rsidRPr="00AA3E5F" w:rsidRDefault="00937CF0" w:rsidP="006A21DF">
      <w:pPr>
        <w:numPr>
          <w:ilvl w:val="0"/>
          <w:numId w:val="12"/>
        </w:numPr>
        <w:spacing w:before="240"/>
        <w:jc w:val="both"/>
        <w:rPr>
          <w:rFonts w:eastAsia="宋体"/>
          <w:u w:val="single"/>
          <w:lang w:eastAsia="zh-CN"/>
        </w:rPr>
      </w:pPr>
      <w:r>
        <w:rPr>
          <w:rFonts w:eastAsia="宋体"/>
          <w:u w:val="single"/>
          <w:lang w:eastAsia="zh-CN"/>
        </w:rPr>
        <w:t>System information</w:t>
      </w:r>
    </w:p>
    <w:p w14:paraId="178BDCA8" w14:textId="350EE3D5" w:rsidR="00684A82" w:rsidRDefault="00771CCA" w:rsidP="00EE6C49">
      <w:pPr>
        <w:spacing w:after="120"/>
        <w:jc w:val="both"/>
        <w:rPr>
          <w:rFonts w:eastAsiaTheme="minorEastAsia"/>
          <w:lang w:eastAsia="zh-CN"/>
        </w:rPr>
      </w:pPr>
      <w:r>
        <w:rPr>
          <w:rFonts w:eastAsiaTheme="minorEastAsia"/>
          <w:lang w:eastAsia="zh-CN"/>
        </w:rPr>
        <w:t>Broadcasting via the system inf</w:t>
      </w:r>
      <w:r w:rsidR="00745F2E">
        <w:rPr>
          <w:rFonts w:eastAsiaTheme="minorEastAsia"/>
          <w:lang w:eastAsia="zh-CN"/>
        </w:rPr>
        <w:t xml:space="preserve">ormation is </w:t>
      </w:r>
      <w:r w:rsidR="00367893">
        <w:rPr>
          <w:rFonts w:eastAsiaTheme="minorEastAsia"/>
          <w:lang w:eastAsia="zh-CN"/>
        </w:rPr>
        <w:t>the usual</w:t>
      </w:r>
      <w:r>
        <w:rPr>
          <w:rFonts w:eastAsiaTheme="minorEastAsia"/>
          <w:lang w:eastAsia="zh-CN"/>
        </w:rPr>
        <w:t xml:space="preserve"> way to provide idle/inactive-mode UEs </w:t>
      </w:r>
      <w:r w:rsidR="00222B7F">
        <w:rPr>
          <w:rFonts w:eastAsiaTheme="minorEastAsia"/>
          <w:lang w:eastAsia="zh-CN"/>
        </w:rPr>
        <w:t xml:space="preserve">with </w:t>
      </w:r>
      <w:r>
        <w:rPr>
          <w:rFonts w:eastAsiaTheme="minorEastAsia"/>
          <w:lang w:eastAsia="zh-CN"/>
        </w:rPr>
        <w:t>information</w:t>
      </w:r>
      <w:r w:rsidR="007D5126">
        <w:rPr>
          <w:rFonts w:eastAsiaTheme="minorEastAsia"/>
          <w:lang w:eastAsia="zh-CN"/>
        </w:rPr>
        <w:t xml:space="preserve">, which is also straightforward for the TRS/CSI-RS </w:t>
      </w:r>
      <w:r w:rsidR="00EE6C49">
        <w:rPr>
          <w:rFonts w:eastAsiaTheme="minorEastAsia"/>
          <w:lang w:eastAsia="zh-CN"/>
        </w:rPr>
        <w:t>mechanism</w:t>
      </w:r>
      <w:r w:rsidR="007D5126">
        <w:rPr>
          <w:rFonts w:eastAsiaTheme="minorEastAsia"/>
          <w:lang w:eastAsia="zh-CN"/>
        </w:rPr>
        <w:t>.</w:t>
      </w:r>
      <w:r w:rsidR="00EE6C49">
        <w:rPr>
          <w:rFonts w:eastAsiaTheme="minorEastAsia"/>
          <w:lang w:eastAsia="zh-CN"/>
        </w:rPr>
        <w:t xml:space="preserve"> </w:t>
      </w:r>
      <w:r w:rsidR="00057197">
        <w:rPr>
          <w:rFonts w:eastAsiaTheme="minorEastAsia"/>
          <w:lang w:eastAsia="zh-CN"/>
        </w:rPr>
        <w:t>To adopt this approach</w:t>
      </w:r>
      <w:r w:rsidR="00EE6C49">
        <w:rPr>
          <w:rFonts w:eastAsiaTheme="minorEastAsia"/>
          <w:lang w:eastAsia="zh-CN"/>
        </w:rPr>
        <w:t xml:space="preserve">, </w:t>
      </w:r>
      <w:r w:rsidR="00A34002">
        <w:rPr>
          <w:rFonts w:eastAsiaTheme="minorEastAsia"/>
          <w:lang w:eastAsia="zh-CN"/>
        </w:rPr>
        <w:t xml:space="preserve">the </w:t>
      </w:r>
      <w:r w:rsidR="00EE6C49">
        <w:rPr>
          <w:rFonts w:eastAsiaTheme="minorEastAsia"/>
          <w:lang w:eastAsia="zh-CN"/>
        </w:rPr>
        <w:t>follo</w:t>
      </w:r>
      <w:r w:rsidR="00331674">
        <w:rPr>
          <w:rFonts w:eastAsiaTheme="minorEastAsia"/>
          <w:lang w:eastAsia="zh-CN"/>
        </w:rPr>
        <w:t>wing issues</w:t>
      </w:r>
      <w:r w:rsidR="00D15C3C">
        <w:rPr>
          <w:rFonts w:eastAsiaTheme="minorEastAsia"/>
          <w:lang w:eastAsia="zh-CN"/>
        </w:rPr>
        <w:t xml:space="preserve"> need</w:t>
      </w:r>
      <w:r w:rsidR="00EE6C49">
        <w:rPr>
          <w:rFonts w:eastAsiaTheme="minorEastAsia"/>
          <w:lang w:eastAsia="zh-CN"/>
        </w:rPr>
        <w:t xml:space="preserve"> </w:t>
      </w:r>
      <w:r w:rsidR="00331674">
        <w:rPr>
          <w:rFonts w:eastAsiaTheme="minorEastAsia"/>
          <w:lang w:eastAsia="zh-CN"/>
        </w:rPr>
        <w:t xml:space="preserve">further </w:t>
      </w:r>
      <w:r w:rsidR="00EE6C49">
        <w:rPr>
          <w:rFonts w:eastAsiaTheme="minorEastAsia"/>
          <w:lang w:eastAsia="zh-CN"/>
        </w:rPr>
        <w:t>consi</w:t>
      </w:r>
      <w:r w:rsidR="00D15C3C">
        <w:rPr>
          <w:rFonts w:eastAsiaTheme="minorEastAsia"/>
          <w:lang w:eastAsia="zh-CN"/>
        </w:rPr>
        <w:t>derations</w:t>
      </w:r>
      <w:r w:rsidR="00EE6C49">
        <w:rPr>
          <w:rFonts w:eastAsiaTheme="minorEastAsia"/>
          <w:lang w:eastAsia="zh-CN"/>
        </w:rPr>
        <w:t>:</w:t>
      </w:r>
    </w:p>
    <w:p w14:paraId="37C8A508" w14:textId="050EC456" w:rsidR="00EE6C49" w:rsidRDefault="00EE6C49" w:rsidP="006A21DF">
      <w:pPr>
        <w:pStyle w:val="afc"/>
        <w:numPr>
          <w:ilvl w:val="0"/>
          <w:numId w:val="13"/>
        </w:numPr>
        <w:spacing w:after="120"/>
        <w:ind w:firstLineChars="0"/>
        <w:jc w:val="both"/>
        <w:rPr>
          <w:rFonts w:eastAsiaTheme="minorEastAsia"/>
          <w:lang w:eastAsia="zh-CN"/>
        </w:rPr>
      </w:pPr>
      <w:r>
        <w:rPr>
          <w:rFonts w:eastAsiaTheme="minorEastAsia"/>
          <w:lang w:eastAsia="zh-CN"/>
        </w:rPr>
        <w:t xml:space="preserve">Which SIB to include the TRS/CSI-RS configuration. More specifically, whether the existing SIBs are capable of containing the information or a new </w:t>
      </w:r>
      <w:r w:rsidR="0049677D">
        <w:rPr>
          <w:rFonts w:eastAsiaTheme="minorEastAsia"/>
          <w:lang w:eastAsia="zh-CN"/>
        </w:rPr>
        <w:t xml:space="preserve">dedicated </w:t>
      </w:r>
      <w:r>
        <w:rPr>
          <w:rFonts w:eastAsiaTheme="minorEastAsia"/>
          <w:lang w:eastAsia="zh-CN"/>
        </w:rPr>
        <w:t>SIB is required</w:t>
      </w:r>
      <w:r w:rsidR="0049677D">
        <w:rPr>
          <w:rFonts w:eastAsiaTheme="minorEastAsia"/>
          <w:lang w:eastAsia="zh-CN"/>
        </w:rPr>
        <w:t xml:space="preserve"> to be introduced</w:t>
      </w:r>
      <w:r>
        <w:rPr>
          <w:rFonts w:eastAsiaTheme="minorEastAsia"/>
          <w:lang w:eastAsia="zh-CN"/>
        </w:rPr>
        <w:t>.</w:t>
      </w:r>
    </w:p>
    <w:p w14:paraId="0119F7A7" w14:textId="162B9A33" w:rsidR="00D95570" w:rsidRPr="00EE6C49" w:rsidRDefault="00047B1D" w:rsidP="006A21DF">
      <w:pPr>
        <w:pStyle w:val="afc"/>
        <w:numPr>
          <w:ilvl w:val="0"/>
          <w:numId w:val="13"/>
        </w:numPr>
        <w:ind w:firstLineChars="0"/>
        <w:jc w:val="both"/>
        <w:rPr>
          <w:rFonts w:eastAsiaTheme="minorEastAsia"/>
          <w:lang w:eastAsia="zh-CN"/>
        </w:rPr>
      </w:pPr>
      <w:r>
        <w:rPr>
          <w:rFonts w:eastAsiaTheme="minorEastAsia"/>
          <w:lang w:eastAsia="zh-CN"/>
        </w:rPr>
        <w:t>How to design the</w:t>
      </w:r>
      <w:r w:rsidR="000A131C">
        <w:rPr>
          <w:rFonts w:eastAsiaTheme="minorEastAsia"/>
          <w:lang w:eastAsia="zh-CN"/>
        </w:rPr>
        <w:t xml:space="preserve"> </w:t>
      </w:r>
      <w:r>
        <w:rPr>
          <w:rFonts w:eastAsiaTheme="minorEastAsia"/>
          <w:lang w:eastAsia="zh-CN"/>
        </w:rPr>
        <w:t xml:space="preserve">TRS/CSI-RS configuration, </w:t>
      </w:r>
      <w:r w:rsidR="00D15C3C">
        <w:rPr>
          <w:rFonts w:eastAsiaTheme="minorEastAsia"/>
          <w:lang w:eastAsia="zh-CN"/>
        </w:rPr>
        <w:t xml:space="preserve">including </w:t>
      </w:r>
      <w:r>
        <w:rPr>
          <w:rFonts w:eastAsiaTheme="minorEastAsia"/>
          <w:lang w:eastAsia="zh-CN"/>
        </w:rPr>
        <w:t>e.g., the IE structure and contents</w:t>
      </w:r>
      <w:r w:rsidR="00AA6953">
        <w:rPr>
          <w:rFonts w:eastAsiaTheme="minorEastAsia"/>
          <w:lang w:eastAsia="zh-CN"/>
        </w:rPr>
        <w:t xml:space="preserve"> with considerations on reducing </w:t>
      </w:r>
      <w:r w:rsidR="003647E8">
        <w:rPr>
          <w:rFonts w:eastAsiaTheme="minorEastAsia"/>
          <w:lang w:eastAsia="zh-CN"/>
        </w:rPr>
        <w:t xml:space="preserve">the </w:t>
      </w:r>
      <w:r w:rsidR="00AA6953">
        <w:rPr>
          <w:rFonts w:eastAsiaTheme="minorEastAsia"/>
          <w:lang w:eastAsia="zh-CN"/>
        </w:rPr>
        <w:t>signalling overhead</w:t>
      </w:r>
      <w:r>
        <w:rPr>
          <w:rFonts w:eastAsiaTheme="minorEastAsia"/>
          <w:lang w:eastAsia="zh-CN"/>
        </w:rPr>
        <w:t>.</w:t>
      </w:r>
    </w:p>
    <w:p w14:paraId="494187DB" w14:textId="0885721F" w:rsidR="00D16625" w:rsidRDefault="00CD0EFB" w:rsidP="009267A0">
      <w:pPr>
        <w:jc w:val="both"/>
        <w:rPr>
          <w:rFonts w:eastAsiaTheme="minorEastAsia"/>
          <w:lang w:eastAsia="zh-CN"/>
        </w:rPr>
      </w:pPr>
      <w:r>
        <w:rPr>
          <w:rFonts w:eastAsiaTheme="minorEastAsia"/>
          <w:lang w:eastAsia="zh-CN"/>
        </w:rPr>
        <w:t>Detailed</w:t>
      </w:r>
      <w:r w:rsidR="001E5EC4">
        <w:rPr>
          <w:rFonts w:eastAsiaTheme="minorEastAsia"/>
          <w:lang w:eastAsia="zh-CN"/>
        </w:rPr>
        <w:t xml:space="preserve"> </w:t>
      </w:r>
      <w:r w:rsidR="000A131C">
        <w:rPr>
          <w:rFonts w:eastAsiaTheme="minorEastAsia"/>
          <w:lang w:eastAsia="zh-CN"/>
        </w:rPr>
        <w:t xml:space="preserve">designs </w:t>
      </w:r>
      <w:r w:rsidR="00F5327E">
        <w:rPr>
          <w:rFonts w:eastAsiaTheme="minorEastAsia"/>
          <w:lang w:eastAsia="zh-CN"/>
        </w:rPr>
        <w:t xml:space="preserve">may </w:t>
      </w:r>
      <w:r w:rsidR="000A131C">
        <w:rPr>
          <w:rFonts w:eastAsiaTheme="minorEastAsia"/>
          <w:lang w:eastAsia="zh-CN"/>
        </w:rPr>
        <w:t>depend on RAN1</w:t>
      </w:r>
      <w:r w:rsidR="002E2BA9">
        <w:rPr>
          <w:rFonts w:eastAsiaTheme="minorEastAsia"/>
          <w:lang w:eastAsia="zh-CN"/>
        </w:rPr>
        <w:t>’s</w:t>
      </w:r>
      <w:r w:rsidR="000A131C">
        <w:rPr>
          <w:rFonts w:eastAsiaTheme="minorEastAsia"/>
          <w:lang w:eastAsia="zh-CN"/>
        </w:rPr>
        <w:t xml:space="preserve"> </w:t>
      </w:r>
      <w:r w:rsidR="002E2BA9">
        <w:rPr>
          <w:rFonts w:eastAsiaTheme="minorEastAsia"/>
          <w:lang w:eastAsia="zh-CN"/>
        </w:rPr>
        <w:t>conclusions</w:t>
      </w:r>
      <w:r w:rsidR="00F5327E">
        <w:rPr>
          <w:rFonts w:eastAsiaTheme="minorEastAsia"/>
          <w:lang w:eastAsia="zh-CN"/>
        </w:rPr>
        <w:t xml:space="preserve"> on the specific configuration content</w:t>
      </w:r>
      <w:r>
        <w:rPr>
          <w:rFonts w:eastAsiaTheme="minorEastAsia"/>
          <w:lang w:eastAsia="zh-CN"/>
        </w:rPr>
        <w:t>.</w:t>
      </w:r>
    </w:p>
    <w:p w14:paraId="2A2AADCD" w14:textId="62D9D4EF" w:rsidR="00922716" w:rsidRDefault="00922716" w:rsidP="00C42577">
      <w:pPr>
        <w:jc w:val="both"/>
        <w:rPr>
          <w:rFonts w:eastAsiaTheme="minorEastAsia"/>
          <w:lang w:eastAsia="zh-CN"/>
        </w:rPr>
      </w:pPr>
      <w:r>
        <w:rPr>
          <w:rFonts w:eastAsiaTheme="minorEastAsia"/>
          <w:lang w:eastAsia="zh-CN"/>
        </w:rPr>
        <w:lastRenderedPageBreak/>
        <w:t>Generally we think using a new SIB is preferred.</w:t>
      </w:r>
      <w:r w:rsidR="00C42577">
        <w:rPr>
          <w:rFonts w:eastAsiaTheme="minorEastAsia"/>
          <w:lang w:eastAsia="zh-CN"/>
        </w:rPr>
        <w:t xml:space="preserve"> Considering that the number of TRS/CSI-RS may be large to ensure the performance of this mechanism, t</w:t>
      </w:r>
      <w:r w:rsidR="00C42577">
        <w:t>h</w:t>
      </w:r>
      <w:r w:rsidR="00C42577" w:rsidRPr="00C42577">
        <w:rPr>
          <w:rFonts w:eastAsiaTheme="minorEastAsia"/>
          <w:lang w:eastAsia="zh-CN"/>
        </w:rPr>
        <w:t>e size of the configuration may also be relatively large</w:t>
      </w:r>
      <w:r w:rsidR="00C42577">
        <w:rPr>
          <w:rFonts w:eastAsiaTheme="minorEastAsia"/>
          <w:lang w:eastAsia="zh-CN"/>
        </w:rPr>
        <w:t xml:space="preserve">. Hence, </w:t>
      </w:r>
      <w:r w:rsidR="00175F88">
        <w:rPr>
          <w:rFonts w:eastAsiaTheme="minorEastAsia"/>
          <w:lang w:eastAsia="zh-CN"/>
        </w:rPr>
        <w:t xml:space="preserve">introducing </w:t>
      </w:r>
      <w:r w:rsidR="00C42577">
        <w:rPr>
          <w:rFonts w:eastAsiaTheme="minorEastAsia"/>
          <w:lang w:eastAsia="zh-CN"/>
        </w:rPr>
        <w:t xml:space="preserve">a new SIB </w:t>
      </w:r>
      <w:r w:rsidR="00175F88">
        <w:rPr>
          <w:rFonts w:eastAsiaTheme="minorEastAsia"/>
          <w:lang w:eastAsia="zh-CN"/>
        </w:rPr>
        <w:t xml:space="preserve">can </w:t>
      </w:r>
      <w:r w:rsidR="00C42577">
        <w:rPr>
          <w:rFonts w:eastAsiaTheme="minorEastAsia"/>
          <w:lang w:eastAsia="zh-CN"/>
        </w:rPr>
        <w:t>accommodate more contents.</w:t>
      </w:r>
      <w:r w:rsidR="00175F88">
        <w:rPr>
          <w:rFonts w:eastAsiaTheme="minorEastAsia"/>
          <w:lang w:eastAsia="zh-CN"/>
        </w:rPr>
        <w:t xml:space="preserve"> Besides, the TRS/CSI-RS configuration may only be concerned by certain UEs, putting such information in a new SIB can avoid irrelevant UEs to receive unnecessary information.</w:t>
      </w:r>
    </w:p>
    <w:p w14:paraId="31AD8E41" w14:textId="4A4AD6B7" w:rsidR="004F7542" w:rsidRDefault="00D613D6" w:rsidP="00725FEE">
      <w:pPr>
        <w:spacing w:after="60"/>
        <w:jc w:val="both"/>
        <w:rPr>
          <w:rFonts w:eastAsia="宋体"/>
          <w:b/>
          <w:kern w:val="2"/>
          <w:lang w:eastAsia="zh-CN"/>
        </w:rPr>
      </w:pPr>
      <w:r>
        <w:rPr>
          <w:b/>
        </w:rPr>
        <w:t>Proposal</w:t>
      </w:r>
      <w:r w:rsidR="007E3F7A">
        <w:rPr>
          <w:b/>
        </w:rPr>
        <w:t xml:space="preserve"> 2</w:t>
      </w:r>
      <w:r w:rsidR="00694C08" w:rsidRPr="0031392F">
        <w:rPr>
          <w:rFonts w:hint="eastAsia"/>
          <w:b/>
        </w:rPr>
        <w:t>:</w:t>
      </w:r>
      <w:r w:rsidR="00694C08">
        <w:rPr>
          <w:b/>
        </w:rPr>
        <w:t xml:space="preserve"> </w:t>
      </w:r>
      <w:r w:rsidR="004B6244">
        <w:rPr>
          <w:b/>
        </w:rPr>
        <w:t>A new SIB</w:t>
      </w:r>
      <w:r w:rsidR="004F7542">
        <w:rPr>
          <w:b/>
        </w:rPr>
        <w:t xml:space="preserve"> is </w:t>
      </w:r>
      <w:r>
        <w:rPr>
          <w:b/>
        </w:rPr>
        <w:t>used</w:t>
      </w:r>
      <w:r w:rsidR="004F7542">
        <w:rPr>
          <w:b/>
        </w:rPr>
        <w:t xml:space="preserve"> to provide the TRS/CSI-RS configuration to idle/inactive-mode UEs</w:t>
      </w:r>
      <w:r w:rsidR="00694C08" w:rsidRPr="0031392F">
        <w:rPr>
          <w:b/>
        </w:rPr>
        <w:t>.</w:t>
      </w:r>
    </w:p>
    <w:p w14:paraId="79F51B25" w14:textId="26911F8D" w:rsidR="00725FEE" w:rsidRDefault="00725FEE" w:rsidP="00725FEE">
      <w:pPr>
        <w:spacing w:after="120"/>
        <w:jc w:val="both"/>
        <w:rPr>
          <w:rFonts w:eastAsiaTheme="minorEastAsia"/>
          <w:lang w:eastAsia="zh-CN"/>
        </w:rPr>
      </w:pPr>
      <w:r w:rsidRPr="00D562A2">
        <w:rPr>
          <w:rFonts w:eastAsiaTheme="minorEastAsia"/>
          <w:lang w:eastAsia="zh-CN"/>
        </w:rPr>
        <w:t xml:space="preserve">To ensure IDLE/INACTIVE mode UEs can use the assistance RS, several parameters are necessarily to be informed, such as time/frequency resource, sequence generating parameter of the RS, periodicity/offset, </w:t>
      </w:r>
      <w:proofErr w:type="gramStart"/>
      <w:r w:rsidRPr="00D562A2">
        <w:rPr>
          <w:rFonts w:eastAsiaTheme="minorEastAsia"/>
          <w:lang w:eastAsia="zh-CN"/>
        </w:rPr>
        <w:t>QCL</w:t>
      </w:r>
      <w:proofErr w:type="gramEnd"/>
      <w:r w:rsidRPr="00D562A2">
        <w:rPr>
          <w:rFonts w:eastAsiaTheme="minorEastAsia"/>
          <w:lang w:eastAsia="zh-CN"/>
        </w:rPr>
        <w:t xml:space="preserve"> parameters and so on. These parameters for a RS resource may require about 70~80 bits after ASN.1 coding. On the other hand, observation 1 shows that multiple RS resources would be configured to help the UEs in different POs/</w:t>
      </w:r>
      <w:proofErr w:type="spellStart"/>
      <w:r w:rsidRPr="00D562A2">
        <w:rPr>
          <w:rFonts w:eastAsiaTheme="minorEastAsia"/>
          <w:lang w:eastAsia="zh-CN"/>
        </w:rPr>
        <w:t>MOs.</w:t>
      </w:r>
      <w:proofErr w:type="spellEnd"/>
      <w:r w:rsidRPr="00D562A2">
        <w:rPr>
          <w:rFonts w:eastAsiaTheme="minorEastAsia"/>
          <w:lang w:eastAsia="zh-CN"/>
        </w:rPr>
        <w:t xml:space="preserve"> According to TS 38.331,</w:t>
      </w:r>
      <w:r w:rsidR="00315222">
        <w:rPr>
          <w:rFonts w:eastAsiaTheme="minorEastAsia"/>
          <w:lang w:eastAsia="zh-CN"/>
        </w:rPr>
        <w:t xml:space="preserve"> i.e. “NOTE: </w:t>
      </w:r>
      <w:r w:rsidR="00315222" w:rsidRPr="00315222">
        <w:rPr>
          <w:rFonts w:eastAsiaTheme="minorEastAsia"/>
          <w:lang w:eastAsia="zh-CN"/>
        </w:rPr>
        <w:t xml:space="preserve">The physical layer imposes a limit to the maximum size a SIB can take. The maximum SIB1 </w:t>
      </w:r>
      <w:r w:rsidR="00315222">
        <w:rPr>
          <w:rFonts w:eastAsiaTheme="minorEastAsia"/>
          <w:lang w:eastAsia="zh-CN"/>
        </w:rPr>
        <w:t>or SI message size is 2976 bits”,</w:t>
      </w:r>
      <w:r w:rsidRPr="00D562A2">
        <w:rPr>
          <w:rFonts w:eastAsiaTheme="minorEastAsia"/>
          <w:lang w:eastAsia="zh-CN"/>
        </w:rPr>
        <w:t xml:space="preserve"> the maximum TBS of SIB is 2976 bits, which means only about 40 RS resources can be configured. It is questionable whether 40 RS resources are sufficient considering there can be at most 64 beams in FR2.</w:t>
      </w:r>
    </w:p>
    <w:p w14:paraId="2CC3B7A4" w14:textId="09924AA2" w:rsidR="00462FDE" w:rsidRDefault="00CA6549" w:rsidP="009110B4">
      <w:pPr>
        <w:rPr>
          <w:lang w:eastAsia="zh-CN"/>
        </w:rPr>
      </w:pPr>
      <w:r w:rsidRPr="00CA6549">
        <w:rPr>
          <w:rFonts w:eastAsiaTheme="minorEastAsia"/>
          <w:lang w:eastAsia="zh-CN"/>
        </w:rPr>
        <w:t>To reduce the signal</w:t>
      </w:r>
      <w:r w:rsidR="001354E6">
        <w:rPr>
          <w:rFonts w:eastAsiaTheme="minorEastAsia"/>
          <w:lang w:eastAsia="zh-CN"/>
        </w:rPr>
        <w:t>ling overhead</w:t>
      </w:r>
      <w:r w:rsidRPr="00CA6549">
        <w:rPr>
          <w:rFonts w:eastAsiaTheme="minorEastAsia"/>
          <w:lang w:eastAsia="zh-CN"/>
        </w:rPr>
        <w:t xml:space="preserve">, one possible way is to get the values of some parameters pre-defined in spec. However, it obviously reduce </w:t>
      </w:r>
      <w:proofErr w:type="spellStart"/>
      <w:r w:rsidRPr="00CA6549">
        <w:rPr>
          <w:rFonts w:eastAsiaTheme="minorEastAsia"/>
          <w:lang w:eastAsia="zh-CN"/>
        </w:rPr>
        <w:t>gNB</w:t>
      </w:r>
      <w:proofErr w:type="spellEnd"/>
      <w:r w:rsidRPr="00CA6549">
        <w:rPr>
          <w:rFonts w:eastAsiaTheme="minorEastAsia"/>
          <w:lang w:eastAsia="zh-CN"/>
        </w:rPr>
        <w:t xml:space="preserve"> flexibility. What’s more, since the RS occasions are usually for CONNECTED mode UE, restricting the configuration may even have impact on Rel-15/16 network.</w:t>
      </w:r>
      <w:r>
        <w:rPr>
          <w:rFonts w:eastAsiaTheme="minorEastAsia"/>
          <w:lang w:eastAsia="zh-CN"/>
        </w:rPr>
        <w:t xml:space="preserve"> </w:t>
      </w:r>
      <w:r w:rsidR="009110B4">
        <w:rPr>
          <w:lang w:eastAsia="zh-CN"/>
        </w:rPr>
        <w:t>Another possible way is to configure the RS resources in two parts, one part is common information, and the other part is RS-specific information.</w:t>
      </w:r>
      <w:r w:rsidR="009110B4" w:rsidRPr="009110B4">
        <w:rPr>
          <w:lang w:eastAsia="zh-CN"/>
        </w:rPr>
        <w:t xml:space="preserve"> </w:t>
      </w:r>
      <w:r w:rsidR="00462FDE">
        <w:rPr>
          <w:lang w:eastAsia="zh-CN"/>
        </w:rPr>
        <w:t xml:space="preserve">Figure 1 </w:t>
      </w:r>
      <w:r w:rsidR="009110B4">
        <w:rPr>
          <w:lang w:eastAsia="zh-CN"/>
        </w:rPr>
        <w:t xml:space="preserve">illustrates how the overhead is reduced. </w:t>
      </w:r>
      <w:r w:rsidR="00462FDE">
        <w:rPr>
          <w:lang w:eastAsia="zh-CN"/>
        </w:rPr>
        <w:t>T</w:t>
      </w:r>
      <w:r w:rsidR="009110B4">
        <w:rPr>
          <w:lang w:eastAsia="zh-CN"/>
        </w:rPr>
        <w:t xml:space="preserve">here are N RS resources and each resource have M parameters. If the parameter 1 and parameter 2 are the same for N resources, then parameter 1 and parameter 2 can be configured only one time instead of N times. </w:t>
      </w:r>
      <w:r w:rsidR="00462FDE">
        <w:rPr>
          <w:lang w:eastAsia="zh-CN"/>
        </w:rPr>
        <w:t>Which parameters belong to common information or RS-specific information will be discussed in RAN1.</w:t>
      </w:r>
    </w:p>
    <w:p w14:paraId="6A49C006" w14:textId="77777777" w:rsidR="009110B4" w:rsidRPr="00320970" w:rsidRDefault="009110B4" w:rsidP="009110B4">
      <w:pPr>
        <w:jc w:val="center"/>
        <w:rPr>
          <w:lang w:eastAsia="zh-CN"/>
        </w:rPr>
      </w:pPr>
      <w:r>
        <w:rPr>
          <w:noProof/>
          <w:lang w:val="en-US" w:eastAsia="zh-CN"/>
        </w:rPr>
        <w:drawing>
          <wp:inline distT="0" distB="0" distL="0" distR="0" wp14:anchorId="21E8FDD5" wp14:editId="025EA12F">
            <wp:extent cx="5505023" cy="1277539"/>
            <wp:effectExtent l="0" t="0" r="63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77947" cy="1294462"/>
                    </a:xfrm>
                    <a:prstGeom prst="rect">
                      <a:avLst/>
                    </a:prstGeom>
                    <a:noFill/>
                  </pic:spPr>
                </pic:pic>
              </a:graphicData>
            </a:graphic>
          </wp:inline>
        </w:drawing>
      </w:r>
    </w:p>
    <w:p w14:paraId="0B4A301C" w14:textId="04F68B71" w:rsidR="00725FEE" w:rsidRPr="00CA6549" w:rsidRDefault="009110B4" w:rsidP="009110B4">
      <w:pPr>
        <w:spacing w:after="120"/>
        <w:jc w:val="center"/>
        <w:rPr>
          <w:rFonts w:eastAsiaTheme="minorEastAsia"/>
          <w:lang w:eastAsia="zh-CN"/>
        </w:rPr>
      </w:pPr>
      <w:bookmarkStart w:id="5" w:name="_Ref51342793"/>
      <w:r>
        <w:t xml:space="preserve">Figure 1. </w:t>
      </w:r>
      <w:bookmarkEnd w:id="5"/>
      <w:r w:rsidR="00462FDE">
        <w:t xml:space="preserve">Example of </w:t>
      </w:r>
      <w:r w:rsidR="00462FDE">
        <w:rPr>
          <w:rFonts w:eastAsiaTheme="minorEastAsia"/>
          <w:lang w:eastAsia="zh-CN"/>
        </w:rPr>
        <w:t>signalling structure with reduced overhead</w:t>
      </w:r>
    </w:p>
    <w:p w14:paraId="483E717C" w14:textId="749F689C" w:rsidR="00725FEE" w:rsidRPr="00F64DCA" w:rsidRDefault="00F64DCA" w:rsidP="00725FEE">
      <w:pPr>
        <w:spacing w:after="60"/>
        <w:jc w:val="both"/>
        <w:rPr>
          <w:rFonts w:eastAsia="宋体"/>
          <w:b/>
          <w:kern w:val="2"/>
          <w:lang w:eastAsia="zh-CN"/>
        </w:rPr>
      </w:pPr>
      <w:r w:rsidRPr="00F64DCA">
        <w:rPr>
          <w:rFonts w:eastAsia="宋体"/>
          <w:b/>
          <w:kern w:val="2"/>
          <w:lang w:eastAsia="zh-CN"/>
        </w:rPr>
        <w:t xml:space="preserve">Proposal </w:t>
      </w:r>
      <w:r>
        <w:rPr>
          <w:rFonts w:eastAsia="宋体"/>
          <w:b/>
          <w:kern w:val="2"/>
          <w:lang w:eastAsia="zh-CN"/>
        </w:rPr>
        <w:t>3</w:t>
      </w:r>
      <w:r w:rsidRPr="00F64DCA">
        <w:rPr>
          <w:rFonts w:eastAsia="宋体"/>
          <w:b/>
          <w:kern w:val="2"/>
          <w:lang w:eastAsia="zh-CN"/>
        </w:rPr>
        <w:t xml:space="preserve">: For the case that assistance RS is configured by SIB, </w:t>
      </w:r>
      <w:r w:rsidR="00C763ED" w:rsidRPr="00C763ED">
        <w:rPr>
          <w:rFonts w:eastAsia="宋体"/>
          <w:b/>
          <w:kern w:val="2"/>
          <w:lang w:eastAsia="zh-CN"/>
        </w:rPr>
        <w:t>the signalling overhead should be minimized</w:t>
      </w:r>
      <w:r w:rsidR="00C763ED">
        <w:rPr>
          <w:rFonts w:eastAsia="宋体"/>
          <w:b/>
          <w:kern w:val="2"/>
          <w:lang w:eastAsia="zh-CN"/>
        </w:rPr>
        <w:t>,</w:t>
      </w:r>
      <w:r w:rsidR="00C763ED" w:rsidRPr="00C763ED">
        <w:rPr>
          <w:rFonts w:eastAsia="宋体"/>
          <w:b/>
          <w:kern w:val="2"/>
          <w:lang w:eastAsia="zh-CN"/>
        </w:rPr>
        <w:t xml:space="preserve"> </w:t>
      </w:r>
      <w:r w:rsidRPr="00F64DCA">
        <w:rPr>
          <w:rFonts w:eastAsia="宋体"/>
          <w:b/>
          <w:kern w:val="2"/>
          <w:lang w:eastAsia="zh-CN"/>
        </w:rPr>
        <w:t>e.g. the configuration of the assistance RS comprises a common part and a RS-specific part.</w:t>
      </w:r>
    </w:p>
    <w:p w14:paraId="12103E60" w14:textId="3CEB1890" w:rsidR="00D16625" w:rsidRPr="00AA3E5F" w:rsidRDefault="00D16625" w:rsidP="006A21DF">
      <w:pPr>
        <w:numPr>
          <w:ilvl w:val="0"/>
          <w:numId w:val="12"/>
        </w:numPr>
        <w:spacing w:before="360"/>
        <w:jc w:val="both"/>
        <w:rPr>
          <w:rFonts w:eastAsia="宋体"/>
          <w:u w:val="single"/>
          <w:lang w:eastAsia="zh-CN"/>
        </w:rPr>
      </w:pPr>
      <w:r>
        <w:rPr>
          <w:rFonts w:eastAsia="宋体"/>
          <w:u w:val="single"/>
          <w:lang w:eastAsia="zh-CN"/>
        </w:rPr>
        <w:t>Dedicated RRC signalling</w:t>
      </w:r>
    </w:p>
    <w:p w14:paraId="4F99552A" w14:textId="70672DD7" w:rsidR="00A82297" w:rsidRDefault="00823565" w:rsidP="009267A0">
      <w:pPr>
        <w:jc w:val="both"/>
        <w:rPr>
          <w:rFonts w:eastAsiaTheme="minorEastAsia"/>
          <w:lang w:eastAsia="zh-CN"/>
        </w:rPr>
      </w:pPr>
      <w:r>
        <w:rPr>
          <w:rFonts w:eastAsiaTheme="minorEastAsia"/>
          <w:lang w:eastAsia="zh-CN"/>
        </w:rPr>
        <w:t xml:space="preserve">Another </w:t>
      </w:r>
      <w:r w:rsidR="00F61259">
        <w:rPr>
          <w:rFonts w:eastAsiaTheme="minorEastAsia"/>
          <w:lang w:eastAsia="zh-CN"/>
        </w:rPr>
        <w:t>alternative</w:t>
      </w:r>
      <w:r>
        <w:rPr>
          <w:rFonts w:eastAsiaTheme="minorEastAsia"/>
          <w:lang w:eastAsia="zh-CN"/>
        </w:rPr>
        <w:t xml:space="preserve"> </w:t>
      </w:r>
      <w:r w:rsidR="00875C67">
        <w:rPr>
          <w:rFonts w:eastAsiaTheme="minorEastAsia"/>
          <w:lang w:eastAsia="zh-CN"/>
        </w:rPr>
        <w:t>for providing information to idle/inactive</w:t>
      </w:r>
      <w:r w:rsidR="00B45F6C">
        <w:rPr>
          <w:rFonts w:eastAsiaTheme="minorEastAsia"/>
          <w:lang w:eastAsia="zh-CN"/>
        </w:rPr>
        <w:t>-mode</w:t>
      </w:r>
      <w:r w:rsidR="00875C67">
        <w:rPr>
          <w:rFonts w:eastAsiaTheme="minorEastAsia"/>
          <w:lang w:eastAsia="zh-CN"/>
        </w:rPr>
        <w:t xml:space="preserve"> U</w:t>
      </w:r>
      <w:r w:rsidR="001F3918">
        <w:rPr>
          <w:rFonts w:eastAsiaTheme="minorEastAsia"/>
          <w:lang w:eastAsia="zh-CN"/>
        </w:rPr>
        <w:t xml:space="preserve">Es is </w:t>
      </w:r>
      <w:r w:rsidR="00F61259">
        <w:rPr>
          <w:rFonts w:eastAsiaTheme="minorEastAsia"/>
          <w:lang w:eastAsia="zh-CN"/>
        </w:rPr>
        <w:t>to use</w:t>
      </w:r>
      <w:r w:rsidR="00875C67">
        <w:rPr>
          <w:rFonts w:eastAsiaTheme="minorEastAsia"/>
          <w:lang w:eastAsia="zh-CN"/>
        </w:rPr>
        <w:t xml:space="preserve"> dedicated RRC signalling when </w:t>
      </w:r>
      <w:r w:rsidR="00BB1C55">
        <w:rPr>
          <w:rFonts w:eastAsiaTheme="minorEastAsia"/>
          <w:lang w:eastAsia="zh-CN"/>
        </w:rPr>
        <w:t xml:space="preserve">these </w:t>
      </w:r>
      <w:r w:rsidR="001F3918">
        <w:rPr>
          <w:rFonts w:eastAsiaTheme="minorEastAsia"/>
          <w:lang w:eastAsia="zh-CN"/>
        </w:rPr>
        <w:t xml:space="preserve">UEs are still in connected mode, e.g., via the </w:t>
      </w:r>
      <w:proofErr w:type="spellStart"/>
      <w:r w:rsidR="001F3918" w:rsidRPr="001F3918">
        <w:rPr>
          <w:rFonts w:eastAsiaTheme="minorEastAsia"/>
          <w:i/>
          <w:lang w:eastAsia="zh-CN"/>
        </w:rPr>
        <w:t>RRCRelease</w:t>
      </w:r>
      <w:proofErr w:type="spellEnd"/>
      <w:r w:rsidR="001F3918">
        <w:rPr>
          <w:rFonts w:eastAsiaTheme="minorEastAsia"/>
          <w:lang w:eastAsia="zh-CN"/>
        </w:rPr>
        <w:t xml:space="preserve"> message.</w:t>
      </w:r>
      <w:r w:rsidR="007E5271">
        <w:rPr>
          <w:rFonts w:eastAsiaTheme="minorEastAsia"/>
          <w:lang w:eastAsia="zh-CN"/>
        </w:rPr>
        <w:t xml:space="preserve"> Through this way, the TRS/CSI-RS configuration can be directly transmitted to each relevant UE and it is possible to provide different configurations </w:t>
      </w:r>
      <w:r w:rsidR="001F1CA4">
        <w:rPr>
          <w:rFonts w:eastAsiaTheme="minorEastAsia"/>
          <w:lang w:eastAsia="zh-CN"/>
        </w:rPr>
        <w:t>on UE’s basis if needed.</w:t>
      </w:r>
      <w:r w:rsidR="00955034">
        <w:rPr>
          <w:rFonts w:eastAsiaTheme="minorEastAsia"/>
          <w:lang w:eastAsia="zh-CN"/>
        </w:rPr>
        <w:t xml:space="preserve"> </w:t>
      </w:r>
    </w:p>
    <w:p w14:paraId="62528048" w14:textId="1D46045C" w:rsidR="00D16625" w:rsidRDefault="00955034" w:rsidP="009267A0">
      <w:pPr>
        <w:jc w:val="both"/>
        <w:rPr>
          <w:rFonts w:eastAsiaTheme="minorEastAsia"/>
          <w:lang w:eastAsia="zh-CN"/>
        </w:rPr>
      </w:pPr>
      <w:r>
        <w:rPr>
          <w:rFonts w:eastAsiaTheme="minorEastAsia"/>
          <w:lang w:eastAsia="zh-CN"/>
        </w:rPr>
        <w:t xml:space="preserve">This approach, however, </w:t>
      </w:r>
      <w:r w:rsidR="00646A54">
        <w:rPr>
          <w:rFonts w:eastAsiaTheme="minorEastAsia"/>
          <w:lang w:eastAsia="zh-CN"/>
        </w:rPr>
        <w:t>cannot cover the case, e.g.</w:t>
      </w:r>
      <w:r w:rsidR="00BA3F11">
        <w:rPr>
          <w:rFonts w:eastAsiaTheme="minorEastAsia"/>
          <w:lang w:eastAsia="zh-CN"/>
        </w:rPr>
        <w:t xml:space="preserve"> the configured TRS/CSI-RS configuration</w:t>
      </w:r>
      <w:r w:rsidR="00A9504D">
        <w:rPr>
          <w:rFonts w:eastAsiaTheme="minorEastAsia"/>
          <w:lang w:eastAsia="zh-CN"/>
        </w:rPr>
        <w:t xml:space="preserve"> change</w:t>
      </w:r>
      <w:r w:rsidR="00646A54">
        <w:rPr>
          <w:rFonts w:eastAsiaTheme="minorEastAsia"/>
          <w:lang w:eastAsia="zh-CN"/>
        </w:rPr>
        <w:t>s</w:t>
      </w:r>
      <w:r w:rsidR="00A9504D">
        <w:rPr>
          <w:rFonts w:eastAsiaTheme="minorEastAsia"/>
          <w:lang w:eastAsia="zh-CN"/>
        </w:rPr>
        <w:t xml:space="preserve"> after a certain period and dedicated RRC messages </w:t>
      </w:r>
      <w:r w:rsidR="00FD2E7F">
        <w:rPr>
          <w:rFonts w:eastAsiaTheme="minorEastAsia"/>
          <w:lang w:eastAsia="zh-CN"/>
        </w:rPr>
        <w:t>are not suitable for sending information</w:t>
      </w:r>
      <w:r w:rsidR="00A9504D">
        <w:rPr>
          <w:rFonts w:eastAsiaTheme="minorEastAsia"/>
          <w:lang w:eastAsia="zh-CN"/>
        </w:rPr>
        <w:t xml:space="preserve"> to UEs in non-connected states.</w:t>
      </w:r>
      <w:r w:rsidR="00241031">
        <w:rPr>
          <w:rFonts w:eastAsiaTheme="minorEastAsia"/>
          <w:lang w:eastAsia="zh-CN"/>
        </w:rPr>
        <w:t xml:space="preserve"> Besides, it is very likely that the configuration provided by one cell is not valid in another cell</w:t>
      </w:r>
      <w:r w:rsidR="0026780A">
        <w:rPr>
          <w:rFonts w:eastAsiaTheme="minorEastAsia"/>
          <w:lang w:eastAsia="zh-CN"/>
        </w:rPr>
        <w:t>, which means that when</w:t>
      </w:r>
      <w:r w:rsidR="00FD2E7F">
        <w:rPr>
          <w:rFonts w:eastAsiaTheme="minorEastAsia"/>
          <w:lang w:eastAsia="zh-CN"/>
        </w:rPr>
        <w:t xml:space="preserve"> the</w:t>
      </w:r>
      <w:r w:rsidR="0026780A">
        <w:rPr>
          <w:rFonts w:eastAsiaTheme="minorEastAsia"/>
          <w:lang w:eastAsia="zh-CN"/>
        </w:rPr>
        <w:t xml:space="preserve"> U</w:t>
      </w:r>
      <w:r w:rsidR="00FD2E7F">
        <w:rPr>
          <w:rFonts w:eastAsiaTheme="minorEastAsia"/>
          <w:lang w:eastAsia="zh-CN"/>
        </w:rPr>
        <w:t>E</w:t>
      </w:r>
      <w:r w:rsidR="0026780A">
        <w:rPr>
          <w:rFonts w:eastAsiaTheme="minorEastAsia"/>
          <w:lang w:eastAsia="zh-CN"/>
        </w:rPr>
        <w:t xml:space="preserve"> reselect</w:t>
      </w:r>
      <w:r w:rsidR="00FD2E7F">
        <w:rPr>
          <w:rFonts w:eastAsiaTheme="minorEastAsia"/>
          <w:lang w:eastAsia="zh-CN"/>
        </w:rPr>
        <w:t>s</w:t>
      </w:r>
      <w:r w:rsidR="0026780A">
        <w:rPr>
          <w:rFonts w:eastAsiaTheme="minorEastAsia"/>
          <w:lang w:eastAsia="zh-CN"/>
        </w:rPr>
        <w:t xml:space="preserve"> to a new cell, the previous configuration</w:t>
      </w:r>
      <w:r w:rsidR="00E610DF">
        <w:rPr>
          <w:rFonts w:eastAsiaTheme="minorEastAsia"/>
          <w:lang w:eastAsia="zh-CN"/>
        </w:rPr>
        <w:t xml:space="preserve"> can no longer be utilized</w:t>
      </w:r>
      <w:r w:rsidR="00E0536B">
        <w:rPr>
          <w:rFonts w:eastAsiaTheme="minorEastAsia"/>
          <w:lang w:eastAsia="zh-CN"/>
        </w:rPr>
        <w:t xml:space="preserve"> </w:t>
      </w:r>
      <w:r w:rsidR="0026780A">
        <w:rPr>
          <w:rFonts w:eastAsiaTheme="minorEastAsia"/>
          <w:lang w:eastAsia="zh-CN"/>
        </w:rPr>
        <w:t xml:space="preserve">and </w:t>
      </w:r>
      <w:r w:rsidR="00367893">
        <w:rPr>
          <w:rFonts w:eastAsiaTheme="minorEastAsia"/>
          <w:lang w:eastAsia="zh-CN"/>
        </w:rPr>
        <w:t xml:space="preserve">a </w:t>
      </w:r>
      <w:r w:rsidR="0026780A">
        <w:rPr>
          <w:rFonts w:eastAsiaTheme="minorEastAsia"/>
          <w:lang w:eastAsia="zh-CN"/>
        </w:rPr>
        <w:t>new configuration in idle/inactive mode need</w:t>
      </w:r>
      <w:r w:rsidR="00367893">
        <w:rPr>
          <w:rFonts w:eastAsiaTheme="minorEastAsia"/>
          <w:lang w:eastAsia="zh-CN"/>
        </w:rPr>
        <w:t>s to be provided</w:t>
      </w:r>
      <w:r w:rsidR="0026780A">
        <w:rPr>
          <w:rFonts w:eastAsiaTheme="minorEastAsia"/>
          <w:lang w:eastAsia="zh-CN"/>
        </w:rPr>
        <w:t>.</w:t>
      </w:r>
      <w:r w:rsidR="00367893">
        <w:rPr>
          <w:rFonts w:eastAsiaTheme="minorEastAsia"/>
          <w:lang w:eastAsia="zh-CN"/>
        </w:rPr>
        <w:t xml:space="preserve"> </w:t>
      </w:r>
      <w:r w:rsidR="00D960B2">
        <w:rPr>
          <w:rFonts w:eastAsiaTheme="minorEastAsia"/>
          <w:lang w:eastAsia="zh-CN"/>
        </w:rPr>
        <w:t xml:space="preserve">On the other hand, it does not have overhead restriction (discussed above for SIB), and may cost less signalling overhead compared with periodic broadcast signalling since the </w:t>
      </w:r>
      <w:r w:rsidR="00D960B2" w:rsidRPr="00D960B2">
        <w:rPr>
          <w:rFonts w:eastAsiaTheme="minorEastAsia"/>
          <w:lang w:eastAsia="zh-CN"/>
        </w:rPr>
        <w:t xml:space="preserve">dedicated signalling is one-shot even for several </w:t>
      </w:r>
      <w:r w:rsidR="00D960B2">
        <w:rPr>
          <w:rFonts w:eastAsiaTheme="minorEastAsia"/>
          <w:lang w:eastAsia="zh-CN"/>
        </w:rPr>
        <w:t xml:space="preserve">specific </w:t>
      </w:r>
      <w:r w:rsidR="00D960B2" w:rsidRPr="00D960B2">
        <w:rPr>
          <w:rFonts w:eastAsiaTheme="minorEastAsia"/>
          <w:lang w:eastAsia="zh-CN"/>
        </w:rPr>
        <w:t>UEs</w:t>
      </w:r>
      <w:r w:rsidR="00D960B2">
        <w:rPr>
          <w:rFonts w:eastAsiaTheme="minorEastAsia"/>
          <w:lang w:eastAsia="zh-CN"/>
        </w:rPr>
        <w:t>.</w:t>
      </w:r>
    </w:p>
    <w:p w14:paraId="4E203683" w14:textId="0791AC61" w:rsidR="00490435" w:rsidRPr="0031392F" w:rsidRDefault="00490435" w:rsidP="000B0C9C">
      <w:pPr>
        <w:jc w:val="both"/>
        <w:rPr>
          <w:b/>
        </w:rPr>
      </w:pPr>
      <w:r w:rsidRPr="00F64DCA">
        <w:rPr>
          <w:rFonts w:eastAsia="宋体"/>
          <w:b/>
          <w:kern w:val="2"/>
          <w:lang w:eastAsia="zh-CN"/>
        </w:rPr>
        <w:t xml:space="preserve">Proposal </w:t>
      </w:r>
      <w:r>
        <w:rPr>
          <w:rFonts w:eastAsia="宋体"/>
          <w:b/>
          <w:kern w:val="2"/>
          <w:lang w:eastAsia="zh-CN"/>
        </w:rPr>
        <w:t>4</w:t>
      </w:r>
      <w:r w:rsidRPr="00F64DCA">
        <w:rPr>
          <w:rFonts w:eastAsia="宋体"/>
          <w:b/>
          <w:kern w:val="2"/>
          <w:lang w:eastAsia="zh-CN"/>
        </w:rPr>
        <w:t>:</w:t>
      </w:r>
      <w:r w:rsidR="004D4ECB">
        <w:rPr>
          <w:rFonts w:eastAsia="宋体"/>
          <w:b/>
          <w:kern w:val="2"/>
          <w:lang w:eastAsia="zh-CN"/>
        </w:rPr>
        <w:t xml:space="preserve"> To further discuss whether d</w:t>
      </w:r>
      <w:r w:rsidR="004D4ECB" w:rsidRPr="004D4ECB">
        <w:rPr>
          <w:rFonts w:eastAsia="宋体"/>
          <w:b/>
          <w:kern w:val="2"/>
          <w:lang w:eastAsia="zh-CN"/>
        </w:rPr>
        <w:t>edicated RRC signalling</w:t>
      </w:r>
      <w:r w:rsidR="004D4ECB">
        <w:rPr>
          <w:rFonts w:eastAsia="宋体"/>
          <w:b/>
          <w:kern w:val="2"/>
          <w:lang w:eastAsia="zh-CN"/>
        </w:rPr>
        <w:t xml:space="preserve">, e.g. </w:t>
      </w:r>
      <w:proofErr w:type="spellStart"/>
      <w:r w:rsidR="004D4ECB" w:rsidRPr="00CC66D8">
        <w:rPr>
          <w:rFonts w:eastAsia="宋体"/>
          <w:b/>
          <w:i/>
          <w:kern w:val="2"/>
          <w:lang w:eastAsia="zh-CN"/>
        </w:rPr>
        <w:t>RRCRelease</w:t>
      </w:r>
      <w:proofErr w:type="spellEnd"/>
      <w:r w:rsidR="004D4ECB" w:rsidRPr="004D4ECB">
        <w:rPr>
          <w:rFonts w:eastAsia="宋体"/>
          <w:b/>
          <w:kern w:val="2"/>
          <w:lang w:eastAsia="zh-CN"/>
        </w:rPr>
        <w:t xml:space="preserve"> message</w:t>
      </w:r>
      <w:r w:rsidR="004D4ECB" w:rsidRPr="004D4ECB">
        <w:rPr>
          <w:b/>
        </w:rPr>
        <w:t xml:space="preserve"> </w:t>
      </w:r>
      <w:r w:rsidR="004D4ECB">
        <w:rPr>
          <w:b/>
        </w:rPr>
        <w:t>can be used to provide the TRS/CSI-RS configuration to idle/inactive-mode UEs</w:t>
      </w:r>
      <w:r w:rsidR="004D4ECB" w:rsidRPr="0031392F">
        <w:rPr>
          <w:b/>
        </w:rPr>
        <w:t>.</w:t>
      </w:r>
    </w:p>
    <w:p w14:paraId="72287986" w14:textId="680A000D" w:rsidR="007B6A58" w:rsidRPr="00AA3E5F" w:rsidRDefault="007B6A58" w:rsidP="006A21DF">
      <w:pPr>
        <w:numPr>
          <w:ilvl w:val="0"/>
          <w:numId w:val="12"/>
        </w:numPr>
        <w:spacing w:before="360"/>
        <w:jc w:val="both"/>
        <w:rPr>
          <w:rFonts w:eastAsia="宋体"/>
          <w:u w:val="single"/>
          <w:lang w:eastAsia="zh-CN"/>
        </w:rPr>
      </w:pPr>
      <w:r>
        <w:rPr>
          <w:rFonts w:eastAsia="宋体"/>
          <w:u w:val="single"/>
          <w:lang w:eastAsia="zh-CN"/>
        </w:rPr>
        <w:t>Other solutions</w:t>
      </w:r>
    </w:p>
    <w:p w14:paraId="68B4C745" w14:textId="35A01662" w:rsidR="007B6A58" w:rsidRDefault="00D4174D" w:rsidP="009267A0">
      <w:pPr>
        <w:jc w:val="both"/>
        <w:rPr>
          <w:rFonts w:eastAsiaTheme="minorEastAsia"/>
          <w:lang w:eastAsia="zh-CN"/>
        </w:rPr>
      </w:pPr>
      <w:r>
        <w:rPr>
          <w:rFonts w:eastAsiaTheme="minorEastAsia"/>
          <w:lang w:eastAsia="zh-CN"/>
        </w:rPr>
        <w:t>As mentioned in RAN1 agreements, pre-configuration is a possib</w:t>
      </w:r>
      <w:r w:rsidR="00F8194F">
        <w:rPr>
          <w:rFonts w:eastAsiaTheme="minorEastAsia"/>
          <w:lang w:eastAsia="zh-CN"/>
        </w:rPr>
        <w:t>le means</w:t>
      </w:r>
      <w:r w:rsidR="00367893">
        <w:rPr>
          <w:rFonts w:eastAsiaTheme="minorEastAsia"/>
          <w:lang w:eastAsia="zh-CN"/>
        </w:rPr>
        <w:t xml:space="preserve">, and it </w:t>
      </w:r>
      <w:r>
        <w:rPr>
          <w:rFonts w:eastAsiaTheme="minorEastAsia"/>
          <w:lang w:eastAsia="zh-CN"/>
        </w:rPr>
        <w:t xml:space="preserve">is </w:t>
      </w:r>
      <w:r w:rsidR="00F8194F">
        <w:rPr>
          <w:rFonts w:eastAsiaTheme="minorEastAsia"/>
          <w:lang w:eastAsia="zh-CN"/>
        </w:rPr>
        <w:t xml:space="preserve">feasible </w:t>
      </w:r>
      <w:r w:rsidR="00367893">
        <w:rPr>
          <w:rFonts w:eastAsiaTheme="minorEastAsia"/>
          <w:lang w:eastAsia="zh-CN"/>
        </w:rPr>
        <w:t xml:space="preserve">to use paging </w:t>
      </w:r>
      <w:r w:rsidR="00F8194F">
        <w:rPr>
          <w:rFonts w:eastAsiaTheme="minorEastAsia"/>
          <w:lang w:eastAsia="zh-CN"/>
        </w:rPr>
        <w:t>to transmit information to idle/inactive-mode UEs.</w:t>
      </w:r>
      <w:r>
        <w:rPr>
          <w:rFonts w:eastAsiaTheme="minorEastAsia"/>
          <w:lang w:eastAsia="zh-CN"/>
        </w:rPr>
        <w:t xml:space="preserve"> </w:t>
      </w:r>
      <w:r w:rsidR="00041C06">
        <w:rPr>
          <w:rFonts w:eastAsiaTheme="minorEastAsia"/>
          <w:lang w:eastAsia="zh-CN"/>
        </w:rPr>
        <w:t>These approaches, however, may not be optimal considering signalling flexib</w:t>
      </w:r>
      <w:r w:rsidR="00D70045">
        <w:rPr>
          <w:rFonts w:eastAsiaTheme="minorEastAsia"/>
          <w:lang w:eastAsia="zh-CN"/>
        </w:rPr>
        <w:t>ility or available message size and further analysis is needed.</w:t>
      </w:r>
    </w:p>
    <w:p w14:paraId="6F1EC356" w14:textId="7A8EC18D" w:rsidR="00962984" w:rsidRDefault="00962984" w:rsidP="00962984">
      <w:pPr>
        <w:jc w:val="both"/>
        <w:rPr>
          <w:b/>
        </w:rPr>
      </w:pPr>
      <w:r>
        <w:rPr>
          <w:b/>
        </w:rPr>
        <w:lastRenderedPageBreak/>
        <w:t xml:space="preserve">Observation </w:t>
      </w:r>
      <w:r w:rsidR="004B6CBB">
        <w:rPr>
          <w:b/>
        </w:rPr>
        <w:t>1</w:t>
      </w:r>
      <w:r w:rsidRPr="0031392F">
        <w:rPr>
          <w:rFonts w:hint="eastAsia"/>
          <w:b/>
        </w:rPr>
        <w:t>:</w:t>
      </w:r>
      <w:r>
        <w:rPr>
          <w:b/>
        </w:rPr>
        <w:t xml:space="preserve"> The benefits of providing TRS/CSI-RS configuration via other solutions (e.g., pre-configuration, paging message, etc.)</w:t>
      </w:r>
      <w:r w:rsidR="0072096B">
        <w:rPr>
          <w:b/>
        </w:rPr>
        <w:t xml:space="preserve"> are not clear</w:t>
      </w:r>
      <w:r w:rsidR="00801DBA">
        <w:rPr>
          <w:b/>
        </w:rPr>
        <w:t xml:space="preserve"> for now</w:t>
      </w:r>
      <w:r w:rsidRPr="0031392F">
        <w:rPr>
          <w:b/>
        </w:rPr>
        <w:t>.</w:t>
      </w:r>
    </w:p>
    <w:p w14:paraId="3DCE034C" w14:textId="132D75D2" w:rsidR="00821229" w:rsidRPr="00766AE2" w:rsidRDefault="00821229" w:rsidP="006A21DF">
      <w:pPr>
        <w:pStyle w:val="4"/>
        <w:numPr>
          <w:ilvl w:val="0"/>
          <w:numId w:val="11"/>
        </w:numPr>
        <w:spacing w:before="360" w:beforeAutospacing="0" w:afterLines="0" w:after="180"/>
        <w:rPr>
          <w:b/>
          <w:sz w:val="20"/>
        </w:rPr>
      </w:pPr>
      <w:r w:rsidRPr="00766AE2">
        <w:rPr>
          <w:b/>
          <w:sz w:val="20"/>
        </w:rPr>
        <w:t>Informing TRS/CSI-RS availability</w:t>
      </w:r>
    </w:p>
    <w:p w14:paraId="0457C057" w14:textId="1B6BAFBB" w:rsidR="00C66DE4" w:rsidRDefault="0071562B" w:rsidP="009267A0">
      <w:pPr>
        <w:jc w:val="both"/>
        <w:rPr>
          <w:rFonts w:eastAsiaTheme="minorEastAsia"/>
          <w:lang w:eastAsia="zh-CN"/>
        </w:rPr>
      </w:pPr>
      <w:r>
        <w:rPr>
          <w:rFonts w:eastAsiaTheme="minorEastAsia"/>
          <w:lang w:eastAsia="zh-CN"/>
        </w:rPr>
        <w:t xml:space="preserve">According to RAN1, </w:t>
      </w:r>
      <w:r w:rsidRPr="0071562B">
        <w:rPr>
          <w:rFonts w:eastAsiaTheme="minorEastAsia"/>
          <w:lang w:eastAsia="zh-CN"/>
        </w:rPr>
        <w:t>whether and how to inform</w:t>
      </w:r>
      <w:r>
        <w:rPr>
          <w:rFonts w:eastAsiaTheme="minorEastAsia"/>
          <w:lang w:eastAsia="zh-CN"/>
        </w:rPr>
        <w:t xml:space="preserve"> the availability of TRS/CSI-RS will be studied and discussed further.</w:t>
      </w:r>
      <w:r w:rsidR="000B081B">
        <w:rPr>
          <w:rFonts w:eastAsiaTheme="minorEastAsia"/>
          <w:lang w:eastAsia="zh-CN"/>
        </w:rPr>
        <w:t xml:space="preserve"> </w:t>
      </w:r>
      <w:r w:rsidR="00C66DE4">
        <w:rPr>
          <w:rFonts w:eastAsiaTheme="minorEastAsia"/>
          <w:lang w:eastAsia="zh-CN"/>
        </w:rPr>
        <w:t xml:space="preserve">Considering that the TRS/CSI-RS transmission by </w:t>
      </w:r>
      <w:proofErr w:type="spellStart"/>
      <w:r w:rsidR="00C66DE4">
        <w:rPr>
          <w:rFonts w:eastAsiaTheme="minorEastAsia"/>
          <w:lang w:eastAsia="zh-CN"/>
        </w:rPr>
        <w:t>gNB</w:t>
      </w:r>
      <w:proofErr w:type="spellEnd"/>
      <w:r w:rsidR="00C66DE4">
        <w:rPr>
          <w:rFonts w:eastAsiaTheme="minorEastAsia"/>
          <w:lang w:eastAsia="zh-CN"/>
        </w:rPr>
        <w:t xml:space="preserve"> cannot be assumed to be a</w:t>
      </w:r>
      <w:r w:rsidR="0049256C">
        <w:rPr>
          <w:rFonts w:eastAsiaTheme="minorEastAsia"/>
          <w:lang w:eastAsia="zh-CN"/>
        </w:rPr>
        <w:t>lways-on, i.e.,</w:t>
      </w:r>
      <w:r w:rsidR="00C66DE4">
        <w:rPr>
          <w:rFonts w:eastAsiaTheme="minorEastAsia"/>
          <w:lang w:eastAsia="zh-CN"/>
        </w:rPr>
        <w:t xml:space="preserve"> the availability of TRS/CSI-RS is variable, </w:t>
      </w:r>
      <w:r w:rsidR="00866C56">
        <w:rPr>
          <w:rFonts w:eastAsiaTheme="minorEastAsia"/>
          <w:lang w:eastAsia="zh-CN"/>
        </w:rPr>
        <w:t>in our view,</w:t>
      </w:r>
      <w:r w:rsidR="00C66DE4">
        <w:rPr>
          <w:rFonts w:eastAsiaTheme="minorEastAsia"/>
          <w:lang w:eastAsia="zh-CN"/>
        </w:rPr>
        <w:t xml:space="preserve"> the updated information should be available</w:t>
      </w:r>
      <w:r w:rsidR="00866C56">
        <w:rPr>
          <w:rFonts w:eastAsiaTheme="minorEastAsia"/>
          <w:lang w:eastAsia="zh-CN"/>
        </w:rPr>
        <w:t xml:space="preserve"> to the UE. Otherwise, the UE may need </w:t>
      </w:r>
      <w:r w:rsidR="0049256C">
        <w:rPr>
          <w:rFonts w:eastAsiaTheme="minorEastAsia"/>
          <w:lang w:eastAsia="zh-CN"/>
        </w:rPr>
        <w:t>blind</w:t>
      </w:r>
      <w:r w:rsidR="00866C56">
        <w:rPr>
          <w:rFonts w:eastAsiaTheme="minorEastAsia"/>
          <w:lang w:eastAsia="zh-CN"/>
        </w:rPr>
        <w:t xml:space="preserve"> </w:t>
      </w:r>
      <w:r w:rsidR="0049256C">
        <w:rPr>
          <w:rFonts w:eastAsiaTheme="minorEastAsia"/>
          <w:lang w:eastAsia="zh-CN"/>
        </w:rPr>
        <w:t xml:space="preserve">detection </w:t>
      </w:r>
      <w:r w:rsidR="002E2F33">
        <w:rPr>
          <w:rFonts w:eastAsiaTheme="minorEastAsia"/>
          <w:lang w:eastAsia="zh-CN"/>
        </w:rPr>
        <w:t xml:space="preserve">which requires additional UE power consumption and deteriorates the power saving gain </w:t>
      </w:r>
      <w:r w:rsidR="0093547B">
        <w:rPr>
          <w:rFonts w:eastAsiaTheme="minorEastAsia"/>
          <w:lang w:eastAsia="zh-CN"/>
        </w:rPr>
        <w:t>and performance of</w:t>
      </w:r>
      <w:r w:rsidR="002E2F33">
        <w:rPr>
          <w:rFonts w:eastAsiaTheme="minorEastAsia"/>
          <w:lang w:eastAsia="zh-CN"/>
        </w:rPr>
        <w:t xml:space="preserve"> the TRS/CSI-RS mechanism</w:t>
      </w:r>
      <w:r w:rsidR="00C66DE4">
        <w:rPr>
          <w:rFonts w:eastAsiaTheme="minorEastAsia"/>
          <w:lang w:eastAsia="zh-CN"/>
        </w:rPr>
        <w:t>.</w:t>
      </w:r>
    </w:p>
    <w:p w14:paraId="6DEB37E4" w14:textId="77777777" w:rsidR="00A759F2" w:rsidRDefault="000B081B" w:rsidP="009267A0">
      <w:pPr>
        <w:jc w:val="both"/>
        <w:rPr>
          <w:rFonts w:eastAsiaTheme="minorEastAsia"/>
          <w:lang w:eastAsia="zh-CN"/>
        </w:rPr>
      </w:pPr>
      <w:r>
        <w:rPr>
          <w:rFonts w:eastAsiaTheme="minorEastAsia"/>
          <w:lang w:eastAsia="zh-CN"/>
        </w:rPr>
        <w:t>Possible alternatives include</w:t>
      </w:r>
      <w:r w:rsidR="00C66DE4">
        <w:rPr>
          <w:rFonts w:eastAsiaTheme="minorEastAsia"/>
          <w:lang w:eastAsia="zh-CN"/>
        </w:rPr>
        <w:t xml:space="preserve"> system information, paging, L1 si</w:t>
      </w:r>
      <w:r w:rsidR="006B3CD9">
        <w:rPr>
          <w:rFonts w:eastAsiaTheme="minorEastAsia"/>
          <w:lang w:eastAsia="zh-CN"/>
        </w:rPr>
        <w:t>gnalling, etc. and may depend on the signalling used for providing the TRS/CSI-RS configuration.</w:t>
      </w:r>
      <w:r w:rsidR="00E46F77">
        <w:rPr>
          <w:rFonts w:eastAsiaTheme="minorEastAsia"/>
          <w:lang w:eastAsia="zh-CN"/>
        </w:rPr>
        <w:t xml:space="preserve"> For instance, in case the TRS/CSI-RS configuration is provided via system information, the TRS/CSI-RS availability information c</w:t>
      </w:r>
      <w:r w:rsidR="00DA5CB6">
        <w:rPr>
          <w:rFonts w:eastAsiaTheme="minorEastAsia"/>
          <w:lang w:eastAsia="zh-CN"/>
        </w:rPr>
        <w:t xml:space="preserve">an accordingly </w:t>
      </w:r>
      <w:r w:rsidR="00E46F77">
        <w:rPr>
          <w:rFonts w:eastAsiaTheme="minorEastAsia"/>
          <w:lang w:eastAsia="zh-CN"/>
        </w:rPr>
        <w:t>be broadcast in SIB or</w:t>
      </w:r>
      <w:r w:rsidR="00DA5CB6">
        <w:rPr>
          <w:rFonts w:eastAsiaTheme="minorEastAsia"/>
          <w:lang w:eastAsia="zh-CN"/>
        </w:rPr>
        <w:t xml:space="preserve"> transmitted by paging (e.g., in the paging DCI or paging message)</w:t>
      </w:r>
      <w:r w:rsidR="00891792">
        <w:rPr>
          <w:rFonts w:eastAsiaTheme="minorEastAsia"/>
          <w:lang w:eastAsia="zh-CN"/>
        </w:rPr>
        <w:t xml:space="preserve">. </w:t>
      </w:r>
    </w:p>
    <w:p w14:paraId="7A21E01A" w14:textId="73CC1E9C" w:rsidR="00684A82" w:rsidRDefault="00EF1DE2" w:rsidP="009267A0">
      <w:pPr>
        <w:jc w:val="both"/>
        <w:rPr>
          <w:rFonts w:eastAsiaTheme="minorEastAsia"/>
          <w:lang w:eastAsia="zh-CN"/>
        </w:rPr>
      </w:pPr>
      <w:r>
        <w:rPr>
          <w:rFonts w:eastAsiaTheme="minorEastAsia"/>
          <w:lang w:eastAsia="zh-CN"/>
        </w:rPr>
        <w:t>Besides</w:t>
      </w:r>
      <w:r w:rsidR="00891792">
        <w:rPr>
          <w:rFonts w:eastAsiaTheme="minorEastAsia"/>
          <w:lang w:eastAsia="zh-CN"/>
        </w:rPr>
        <w:t xml:space="preserve">, the early transmitted paging information mechanism which informs the UE whether to monitor </w:t>
      </w:r>
      <w:r w:rsidR="008F51BE">
        <w:rPr>
          <w:rFonts w:eastAsiaTheme="minorEastAsia"/>
          <w:lang w:eastAsia="zh-CN"/>
        </w:rPr>
        <w:t xml:space="preserve">the </w:t>
      </w:r>
      <w:r w:rsidR="00891792">
        <w:rPr>
          <w:rFonts w:eastAsiaTheme="minorEastAsia"/>
          <w:lang w:eastAsia="zh-CN"/>
        </w:rPr>
        <w:t xml:space="preserve">following PO(s) is </w:t>
      </w:r>
      <w:r w:rsidR="00B052BE">
        <w:rPr>
          <w:rFonts w:eastAsiaTheme="minorEastAsia"/>
          <w:lang w:eastAsia="zh-CN"/>
        </w:rPr>
        <w:t>to be supported from RAN1 perspective</w:t>
      </w:r>
      <w:r w:rsidR="00891792">
        <w:rPr>
          <w:rFonts w:eastAsiaTheme="minorEastAsia"/>
          <w:lang w:eastAsia="zh-CN"/>
        </w:rPr>
        <w:t>. This early information, if introduced, may also be utilized to carry the TRS/CSI-RS availability information</w:t>
      </w:r>
      <w:r w:rsidR="00D0486E">
        <w:rPr>
          <w:rFonts w:eastAsiaTheme="minorEastAsia"/>
          <w:lang w:eastAsia="zh-CN"/>
        </w:rPr>
        <w:t xml:space="preserve"> depending on RAN</w:t>
      </w:r>
      <w:r w:rsidR="00A07E8A">
        <w:rPr>
          <w:rFonts w:eastAsiaTheme="minorEastAsia"/>
          <w:lang w:eastAsia="zh-CN"/>
        </w:rPr>
        <w:t>1</w:t>
      </w:r>
      <w:r w:rsidR="00D0486E">
        <w:rPr>
          <w:rFonts w:eastAsiaTheme="minorEastAsia"/>
          <w:lang w:eastAsia="zh-CN"/>
        </w:rPr>
        <w:t>’s design.</w:t>
      </w:r>
    </w:p>
    <w:p w14:paraId="56935F48" w14:textId="51A446E4" w:rsidR="00430072" w:rsidRPr="0031392F" w:rsidRDefault="00430072" w:rsidP="00430072">
      <w:pPr>
        <w:jc w:val="both"/>
        <w:rPr>
          <w:b/>
        </w:rPr>
      </w:pPr>
      <w:r>
        <w:rPr>
          <w:b/>
        </w:rPr>
        <w:t xml:space="preserve">Observation </w:t>
      </w:r>
      <w:r w:rsidR="00A95C02">
        <w:rPr>
          <w:b/>
        </w:rPr>
        <w:t>2</w:t>
      </w:r>
      <w:r w:rsidRPr="0031392F">
        <w:rPr>
          <w:rFonts w:hint="eastAsia"/>
          <w:b/>
        </w:rPr>
        <w:t>:</w:t>
      </w:r>
      <w:r>
        <w:rPr>
          <w:b/>
        </w:rPr>
        <w:t xml:space="preserve"> The TRS/CSI-RS availability information should be </w:t>
      </w:r>
      <w:r w:rsidR="00A0782B">
        <w:rPr>
          <w:b/>
        </w:rPr>
        <w:t>considered</w:t>
      </w:r>
      <w:r>
        <w:rPr>
          <w:b/>
        </w:rPr>
        <w:t xml:space="preserve"> for reducing additional UE power consumption brought by blind detection.</w:t>
      </w:r>
    </w:p>
    <w:p w14:paraId="53689952" w14:textId="26407EA8" w:rsidR="001440C0" w:rsidRPr="001440C0" w:rsidRDefault="004E7D11" w:rsidP="009267A0">
      <w:pPr>
        <w:jc w:val="both"/>
        <w:rPr>
          <w:b/>
        </w:rPr>
      </w:pPr>
      <w:r>
        <w:rPr>
          <w:b/>
        </w:rPr>
        <w:t xml:space="preserve">Proposal </w:t>
      </w:r>
      <w:r w:rsidR="00315222">
        <w:rPr>
          <w:b/>
        </w:rPr>
        <w:t>5</w:t>
      </w:r>
      <w:r w:rsidR="001440C0" w:rsidRPr="001440C0">
        <w:rPr>
          <w:b/>
        </w:rPr>
        <w:t xml:space="preserve">: RAN2 to discuss potential </w:t>
      </w:r>
      <w:r w:rsidR="003C6D3B">
        <w:rPr>
          <w:b/>
        </w:rPr>
        <w:t xml:space="preserve">RAN2 </w:t>
      </w:r>
      <w:r w:rsidR="001440C0" w:rsidRPr="001440C0">
        <w:rPr>
          <w:b/>
        </w:rPr>
        <w:t xml:space="preserve">impacts of the </w:t>
      </w:r>
      <w:r w:rsidR="001440C0">
        <w:rPr>
          <w:b/>
        </w:rPr>
        <w:t xml:space="preserve">signalling candidates for informing TRS/CSI-RS availability </w:t>
      </w:r>
      <w:r w:rsidR="003C6D3B">
        <w:rPr>
          <w:b/>
        </w:rPr>
        <w:t xml:space="preserve">based on </w:t>
      </w:r>
      <w:r w:rsidR="001440C0">
        <w:rPr>
          <w:b/>
        </w:rPr>
        <w:t xml:space="preserve">RAN1 </w:t>
      </w:r>
      <w:r w:rsidR="00CF3460">
        <w:rPr>
          <w:b/>
        </w:rPr>
        <w:t>progress</w:t>
      </w:r>
      <w:r w:rsidR="009E2298">
        <w:rPr>
          <w:b/>
        </w:rPr>
        <w:t>, with considerations on minimizing the signalling overhead and negative impact on UE power consumption</w:t>
      </w:r>
      <w:r w:rsidR="001440C0" w:rsidRPr="001440C0">
        <w:rPr>
          <w:b/>
        </w:rPr>
        <w:t>.</w:t>
      </w:r>
    </w:p>
    <w:p w14:paraId="224B407D" w14:textId="46FEF44F" w:rsidR="00762EA6" w:rsidRPr="00A61CE6" w:rsidRDefault="00A06E68" w:rsidP="00762EA6">
      <w:pPr>
        <w:pStyle w:val="3"/>
        <w:spacing w:before="360" w:beforeAutospacing="0" w:afterLines="0" w:after="180"/>
      </w:pPr>
      <w:r>
        <w:rPr>
          <w:rFonts w:eastAsiaTheme="minorEastAsia"/>
          <w:lang w:eastAsia="zh-CN"/>
        </w:rPr>
        <w:t xml:space="preserve">The </w:t>
      </w:r>
      <w:r>
        <w:rPr>
          <w:rFonts w:eastAsiaTheme="minorEastAsia" w:hint="eastAsia"/>
          <w:lang w:eastAsia="zh-CN"/>
        </w:rPr>
        <w:t>p</w:t>
      </w:r>
      <w:r>
        <w:rPr>
          <w:rFonts w:eastAsiaTheme="minorEastAsia"/>
          <w:lang w:eastAsia="zh-CN"/>
        </w:rPr>
        <w:t>rocedure impact</w:t>
      </w:r>
    </w:p>
    <w:p w14:paraId="7773D7BE" w14:textId="3FC7A091" w:rsidR="00684A82" w:rsidRDefault="00E30FE3" w:rsidP="009267A0">
      <w:pPr>
        <w:jc w:val="both"/>
        <w:rPr>
          <w:rFonts w:eastAsiaTheme="minorEastAsia"/>
          <w:lang w:eastAsia="zh-CN"/>
        </w:rPr>
      </w:pPr>
      <w:r>
        <w:rPr>
          <w:rFonts w:eastAsiaTheme="minorEastAsia"/>
          <w:lang w:eastAsia="zh-CN"/>
        </w:rPr>
        <w:t xml:space="preserve">Since the system information is </w:t>
      </w:r>
      <w:r w:rsidR="00762087">
        <w:t>very much</w:t>
      </w:r>
      <w:r w:rsidR="00762087">
        <w:rPr>
          <w:rFonts w:eastAsiaTheme="minorEastAsia"/>
          <w:lang w:eastAsia="zh-CN"/>
        </w:rPr>
        <w:t xml:space="preserve"> </w:t>
      </w:r>
      <w:r w:rsidR="009D3BC5">
        <w:rPr>
          <w:rFonts w:eastAsiaTheme="minorEastAsia"/>
          <w:lang w:eastAsia="zh-CN"/>
        </w:rPr>
        <w:t xml:space="preserve">the most likely </w:t>
      </w:r>
      <w:r>
        <w:rPr>
          <w:rFonts w:eastAsiaTheme="minorEastAsia"/>
          <w:lang w:eastAsia="zh-CN"/>
        </w:rPr>
        <w:t xml:space="preserve">way to provide the TRS/CSI-RS configuration, in this section, we investigate potential </w:t>
      </w:r>
      <w:r w:rsidR="0088139B">
        <w:rPr>
          <w:rFonts w:eastAsiaTheme="minorEastAsia"/>
          <w:lang w:eastAsia="zh-CN"/>
        </w:rPr>
        <w:t>impacts</w:t>
      </w:r>
      <w:r>
        <w:rPr>
          <w:rFonts w:eastAsiaTheme="minorEastAsia"/>
          <w:lang w:eastAsia="zh-CN"/>
        </w:rPr>
        <w:t xml:space="preserve"> </w:t>
      </w:r>
      <w:r w:rsidR="003446F3">
        <w:rPr>
          <w:rFonts w:eastAsiaTheme="minorEastAsia"/>
          <w:lang w:eastAsia="zh-CN"/>
        </w:rPr>
        <w:t xml:space="preserve">on </w:t>
      </w:r>
      <w:r w:rsidR="009D61A3">
        <w:rPr>
          <w:rFonts w:eastAsiaTheme="minorEastAsia"/>
          <w:lang w:eastAsia="zh-CN"/>
        </w:rPr>
        <w:t>existing</w:t>
      </w:r>
      <w:r w:rsidR="003446F3">
        <w:rPr>
          <w:rFonts w:eastAsiaTheme="minorEastAsia"/>
          <w:lang w:eastAsia="zh-CN"/>
        </w:rPr>
        <w:t xml:space="preserve"> procedures </w:t>
      </w:r>
      <w:r w:rsidR="0088139B">
        <w:rPr>
          <w:rFonts w:eastAsiaTheme="minorEastAsia"/>
          <w:lang w:eastAsia="zh-CN"/>
        </w:rPr>
        <w:t>b</w:t>
      </w:r>
      <w:r>
        <w:rPr>
          <w:rFonts w:eastAsiaTheme="minorEastAsia"/>
          <w:lang w:eastAsia="zh-CN"/>
        </w:rPr>
        <w:t xml:space="preserve">ased on the premise that </w:t>
      </w:r>
      <w:r w:rsidR="003446F3">
        <w:rPr>
          <w:rFonts w:eastAsiaTheme="minorEastAsia"/>
          <w:lang w:eastAsia="zh-CN"/>
        </w:rPr>
        <w:t xml:space="preserve">the TRS/CSI-RS configuration is </w:t>
      </w:r>
      <w:r w:rsidR="009D3BC5">
        <w:rPr>
          <w:rFonts w:eastAsiaTheme="minorEastAsia"/>
          <w:lang w:eastAsia="zh-CN"/>
        </w:rPr>
        <w:t>broadcast</w:t>
      </w:r>
      <w:r w:rsidR="003446F3">
        <w:rPr>
          <w:rFonts w:eastAsiaTheme="minorEastAsia"/>
          <w:lang w:eastAsia="zh-CN"/>
        </w:rPr>
        <w:t xml:space="preserve"> in system information</w:t>
      </w:r>
      <w:r>
        <w:rPr>
          <w:rFonts w:eastAsiaTheme="minorEastAsia"/>
          <w:lang w:eastAsia="zh-CN"/>
        </w:rPr>
        <w:t>.</w:t>
      </w:r>
    </w:p>
    <w:p w14:paraId="32287B94" w14:textId="6375D57F" w:rsidR="00684A82" w:rsidRDefault="009D61A3" w:rsidP="009267A0">
      <w:pPr>
        <w:jc w:val="both"/>
        <w:rPr>
          <w:rFonts w:eastAsiaTheme="minorEastAsia"/>
          <w:lang w:eastAsia="zh-CN"/>
        </w:rPr>
      </w:pPr>
      <w:r>
        <w:rPr>
          <w:rFonts w:eastAsiaTheme="minorEastAsia"/>
          <w:lang w:eastAsia="zh-CN"/>
        </w:rPr>
        <w:t xml:space="preserve">Currently, when the system information changes, SI modification procedure is used. </w:t>
      </w:r>
      <w:r w:rsidR="002F2136">
        <w:rPr>
          <w:rFonts w:eastAsiaTheme="minorEastAsia"/>
          <w:lang w:eastAsia="zh-CN"/>
        </w:rPr>
        <w:t xml:space="preserve">If the existing SI modification procedure is reused for the TRS/CSI-RS mechanism, </w:t>
      </w:r>
      <w:r w:rsidR="00367893">
        <w:rPr>
          <w:rFonts w:eastAsiaTheme="minorEastAsia"/>
          <w:lang w:eastAsia="zh-CN"/>
        </w:rPr>
        <w:t xml:space="preserve">the </w:t>
      </w:r>
      <w:r w:rsidR="001B4F75">
        <w:rPr>
          <w:rFonts w:eastAsiaTheme="minorEastAsia"/>
          <w:lang w:eastAsia="zh-CN"/>
        </w:rPr>
        <w:t>impact on legacy operation need</w:t>
      </w:r>
      <w:r w:rsidR="00367893">
        <w:rPr>
          <w:rFonts w:eastAsiaTheme="minorEastAsia"/>
          <w:lang w:eastAsia="zh-CN"/>
        </w:rPr>
        <w:t>s</w:t>
      </w:r>
      <w:r w:rsidR="001B4F75">
        <w:rPr>
          <w:rFonts w:eastAsiaTheme="minorEastAsia"/>
          <w:lang w:eastAsia="zh-CN"/>
        </w:rPr>
        <w:t xml:space="preserve"> further considerations.</w:t>
      </w:r>
    </w:p>
    <w:p w14:paraId="042C873B" w14:textId="336231F1" w:rsidR="001B4F75" w:rsidRDefault="00DF2461" w:rsidP="009267A0">
      <w:pPr>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367893">
        <w:rPr>
          <w:rFonts w:eastAsiaTheme="minorEastAsia"/>
          <w:lang w:eastAsia="zh-CN"/>
        </w:rPr>
        <w:t>example</w:t>
      </w:r>
      <w:r>
        <w:rPr>
          <w:rFonts w:eastAsiaTheme="minorEastAsia"/>
          <w:lang w:eastAsia="zh-CN"/>
        </w:rPr>
        <w:t xml:space="preserve">, in case the change of TRS/CSI-RS information is frequent, the SI modification would </w:t>
      </w:r>
      <w:r w:rsidR="00367893">
        <w:rPr>
          <w:rFonts w:eastAsiaTheme="minorEastAsia"/>
          <w:lang w:eastAsia="zh-CN"/>
        </w:rPr>
        <w:t xml:space="preserve">also </w:t>
      </w:r>
      <w:r>
        <w:rPr>
          <w:rFonts w:eastAsiaTheme="minorEastAsia"/>
          <w:lang w:eastAsia="zh-CN"/>
        </w:rPr>
        <w:t xml:space="preserve">be frequent. If the current SI modification procedure is directly reused without any enhancements, </w:t>
      </w:r>
      <w:r w:rsidR="00B4799E">
        <w:rPr>
          <w:rFonts w:eastAsiaTheme="minorEastAsia"/>
          <w:lang w:eastAsia="zh-CN"/>
        </w:rPr>
        <w:t>all UEs</w:t>
      </w:r>
      <w:r w:rsidR="00D11C45">
        <w:rPr>
          <w:rFonts w:eastAsiaTheme="minorEastAsia"/>
          <w:lang w:eastAsia="zh-CN"/>
        </w:rPr>
        <w:t xml:space="preserve"> </w:t>
      </w:r>
      <w:r w:rsidR="00B4799E">
        <w:rPr>
          <w:rFonts w:eastAsiaTheme="minorEastAsia"/>
          <w:lang w:eastAsia="zh-CN"/>
        </w:rPr>
        <w:t>will</w:t>
      </w:r>
      <w:r w:rsidR="00D11C45">
        <w:rPr>
          <w:rFonts w:eastAsiaTheme="minorEastAsia"/>
          <w:lang w:eastAsia="zh-CN"/>
        </w:rPr>
        <w:t xml:space="preserve"> be </w:t>
      </w:r>
      <w:r w:rsidR="00B4799E">
        <w:rPr>
          <w:rFonts w:eastAsiaTheme="minorEastAsia"/>
          <w:lang w:eastAsia="zh-CN"/>
        </w:rPr>
        <w:t xml:space="preserve">informed of SI change and </w:t>
      </w:r>
      <w:r w:rsidR="00F10C03">
        <w:rPr>
          <w:rFonts w:eastAsiaTheme="minorEastAsia"/>
          <w:lang w:eastAsia="zh-CN"/>
        </w:rPr>
        <w:t xml:space="preserve">subsequently </w:t>
      </w:r>
      <w:r w:rsidR="00B4799E">
        <w:rPr>
          <w:rFonts w:eastAsiaTheme="minorEastAsia"/>
          <w:lang w:eastAsia="zh-CN"/>
        </w:rPr>
        <w:t xml:space="preserve">acquire system information, </w:t>
      </w:r>
      <w:r w:rsidR="00F10C03">
        <w:rPr>
          <w:rFonts w:eastAsiaTheme="minorEastAsia"/>
          <w:lang w:eastAsia="zh-CN"/>
        </w:rPr>
        <w:t xml:space="preserve">resulting in that irrelevant UEs (e.g., legacy UEs or UEs not supporting/using the TRS/CSI-RS mechanism) perform unnecessary SI update and waste power.  </w:t>
      </w:r>
    </w:p>
    <w:p w14:paraId="691D6600" w14:textId="58AFEDBD" w:rsidR="009D61A3" w:rsidRDefault="00C46CA1" w:rsidP="009267A0">
      <w:pPr>
        <w:jc w:val="both"/>
        <w:rPr>
          <w:rFonts w:eastAsiaTheme="minorEastAsia"/>
          <w:lang w:eastAsia="zh-CN"/>
        </w:rPr>
      </w:pPr>
      <w:r>
        <w:rPr>
          <w:rFonts w:eastAsiaTheme="minorEastAsia" w:hint="eastAsia"/>
          <w:lang w:eastAsia="zh-CN"/>
        </w:rPr>
        <w:t>B</w:t>
      </w:r>
      <w:r>
        <w:rPr>
          <w:rFonts w:eastAsiaTheme="minorEastAsia"/>
          <w:lang w:eastAsia="zh-CN"/>
        </w:rPr>
        <w:t xml:space="preserve">esides, </w:t>
      </w:r>
      <w:r w:rsidR="00842FB4">
        <w:rPr>
          <w:rFonts w:eastAsiaTheme="minorEastAsia"/>
          <w:lang w:eastAsia="zh-CN"/>
        </w:rPr>
        <w:t>in the current SI modification procedure, the network should send SI change indication</w:t>
      </w:r>
      <w:r w:rsidR="00FC6E0E">
        <w:rPr>
          <w:rFonts w:eastAsiaTheme="minorEastAsia"/>
          <w:lang w:eastAsia="zh-CN"/>
        </w:rPr>
        <w:t xml:space="preserve"> within a preceding modification period and updated SI message is broadcast </w:t>
      </w:r>
      <w:r w:rsidR="00F85287">
        <w:rPr>
          <w:rFonts w:eastAsiaTheme="minorEastAsia"/>
          <w:lang w:eastAsia="zh-CN"/>
        </w:rPr>
        <w:t xml:space="preserve">in the next modification period, </w:t>
      </w:r>
      <w:r w:rsidR="0096547A">
        <w:rPr>
          <w:rFonts w:eastAsiaTheme="minorEastAsia"/>
          <w:lang w:eastAsia="zh-CN"/>
        </w:rPr>
        <w:t>i.e., the system information can only be modified at certain time boundaries.</w:t>
      </w:r>
      <w:r w:rsidR="00C5656E">
        <w:rPr>
          <w:rFonts w:eastAsiaTheme="minorEastAsia"/>
          <w:lang w:eastAsia="zh-CN"/>
        </w:rPr>
        <w:t xml:space="preserve"> </w:t>
      </w:r>
      <w:r w:rsidR="00CB4509">
        <w:rPr>
          <w:rFonts w:eastAsiaTheme="minorEastAsia"/>
          <w:lang w:eastAsia="zh-CN"/>
        </w:rPr>
        <w:t xml:space="preserve">Hence, if the SI modification procedure is reused </w:t>
      </w:r>
      <w:r w:rsidR="00FD3000">
        <w:rPr>
          <w:rFonts w:eastAsiaTheme="minorEastAsia"/>
          <w:lang w:eastAsia="zh-CN"/>
        </w:rPr>
        <w:t>for the TRS/CSI-RS mechanism, the network will not be able to modify the TRS/CSI-RS configuration at any time. These reference signals, however, are actually intended to be used by connected-mode UEs. The constrain</w:t>
      </w:r>
      <w:r w:rsidR="004916AC">
        <w:rPr>
          <w:rFonts w:eastAsiaTheme="minorEastAsia"/>
          <w:lang w:eastAsia="zh-CN"/>
        </w:rPr>
        <w:t>t</w:t>
      </w:r>
      <w:r w:rsidR="00FD3000">
        <w:rPr>
          <w:rFonts w:eastAsiaTheme="minorEastAsia"/>
          <w:lang w:eastAsia="zh-CN"/>
        </w:rPr>
        <w:t xml:space="preserve"> caused by the TRS/CSI-RS mechanism may affect</w:t>
      </w:r>
      <w:r w:rsidR="004962EC">
        <w:rPr>
          <w:rFonts w:eastAsiaTheme="minorEastAsia"/>
          <w:lang w:eastAsia="zh-CN"/>
        </w:rPr>
        <w:t xml:space="preserve"> the use of the TRS/CSI-RS in connected-mode, which impacts the performance of connected-mode UEs.</w:t>
      </w:r>
    </w:p>
    <w:p w14:paraId="56199CD4" w14:textId="1347C71B" w:rsidR="00684A82" w:rsidRPr="00CA62DD" w:rsidRDefault="00E95D15" w:rsidP="009267A0">
      <w:pPr>
        <w:jc w:val="both"/>
        <w:rPr>
          <w:b/>
        </w:rPr>
      </w:pPr>
      <w:r>
        <w:rPr>
          <w:b/>
        </w:rPr>
        <w:t xml:space="preserve">Proposal </w:t>
      </w:r>
      <w:r w:rsidR="00315222">
        <w:rPr>
          <w:b/>
        </w:rPr>
        <w:t>6</w:t>
      </w:r>
      <w:r w:rsidR="00CA62DD" w:rsidRPr="00CA62DD">
        <w:rPr>
          <w:b/>
        </w:rPr>
        <w:t xml:space="preserve">: The impact of </w:t>
      </w:r>
      <w:r w:rsidR="00811C4B">
        <w:rPr>
          <w:b/>
        </w:rPr>
        <w:t xml:space="preserve">the </w:t>
      </w:r>
      <w:r w:rsidR="00CA62DD" w:rsidRPr="00CA62DD">
        <w:rPr>
          <w:b/>
        </w:rPr>
        <w:t>T</w:t>
      </w:r>
      <w:r w:rsidR="00811C4B">
        <w:rPr>
          <w:b/>
        </w:rPr>
        <w:t xml:space="preserve">RS/CSI-RS information update on </w:t>
      </w:r>
      <w:r w:rsidR="00CA62DD" w:rsidRPr="00CA62DD">
        <w:rPr>
          <w:b/>
        </w:rPr>
        <w:t>SI modification procedure and connected-mode operations should be minimized.</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7F73B2D" w14:textId="6AFD5384" w:rsidR="00566F85" w:rsidRPr="00566F85" w:rsidRDefault="00CB5BCB" w:rsidP="00D76CF5">
      <w:pPr>
        <w:jc w:val="both"/>
        <w:rPr>
          <w:rFonts w:eastAsia="宋体"/>
          <w:b/>
          <w:u w:val="single"/>
          <w:lang w:eastAsia="zh-CN"/>
        </w:rPr>
      </w:pPr>
      <w:bookmarkStart w:id="6"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A2806">
        <w:rPr>
          <w:rFonts w:eastAsia="宋体"/>
          <w:lang w:eastAsia="zh-CN"/>
        </w:rPr>
        <w:t xml:space="preserve">discuss </w:t>
      </w:r>
      <w:r w:rsidR="009A2806" w:rsidRPr="009A2806">
        <w:rPr>
          <w:rFonts w:eastAsia="宋体"/>
          <w:lang w:eastAsia="zh-CN"/>
        </w:rPr>
        <w:t xml:space="preserve">potential </w:t>
      </w:r>
      <w:r w:rsidR="009A2806">
        <w:rPr>
          <w:rFonts w:eastAsia="宋体"/>
          <w:lang w:eastAsia="zh-CN"/>
        </w:rPr>
        <w:t xml:space="preserve">RAN2 </w:t>
      </w:r>
      <w:r w:rsidR="009A2806" w:rsidRPr="009A2806">
        <w:rPr>
          <w:rFonts w:eastAsia="宋体"/>
          <w:lang w:eastAsia="zh-CN"/>
        </w:rPr>
        <w:t xml:space="preserve">impacts </w:t>
      </w:r>
      <w:r w:rsidR="009A2806">
        <w:rPr>
          <w:rFonts w:eastAsia="宋体"/>
          <w:lang w:eastAsia="zh-CN"/>
        </w:rPr>
        <w:t xml:space="preserve">and work in terms of </w:t>
      </w:r>
      <w:r w:rsidR="009A2806" w:rsidRPr="009A2806">
        <w:rPr>
          <w:rFonts w:eastAsia="宋体"/>
          <w:lang w:eastAsia="zh-CN"/>
        </w:rPr>
        <w:t>providing connected-mode TRS/CSI-RS to idle/inactive-mode UEs</w:t>
      </w:r>
      <w:r w:rsidR="002B2900">
        <w:rPr>
          <w:lang w:val="x-none" w:eastAsia="zh-CN"/>
        </w:rPr>
        <w:t xml:space="preserve">. </w:t>
      </w:r>
      <w:r w:rsidR="006E5663">
        <w:rPr>
          <w:lang w:val="x-none" w:eastAsia="zh-CN"/>
        </w:rPr>
        <w:t xml:space="preserve">Observations and </w:t>
      </w:r>
      <w:r w:rsidR="006E5663">
        <w:rPr>
          <w:rFonts w:eastAsia="宋体"/>
          <w:lang w:eastAsia="zh-CN"/>
        </w:rPr>
        <w:t>proposals</w:t>
      </w:r>
      <w:r w:rsidR="009C2322">
        <w:rPr>
          <w:rFonts w:eastAsia="宋体"/>
          <w:lang w:eastAsia="zh-CN"/>
        </w:rPr>
        <w:t xml:space="preserve"> are summarized</w:t>
      </w:r>
      <w:r w:rsidR="00470AA5">
        <w:rPr>
          <w:rFonts w:eastAsia="宋体"/>
          <w:lang w:eastAsia="zh-CN"/>
        </w:rPr>
        <w:t xml:space="preserve"> as below.</w:t>
      </w:r>
    </w:p>
    <w:bookmarkEnd w:id="6"/>
    <w:p w14:paraId="43D2D835" w14:textId="77777777" w:rsidR="00E421BD" w:rsidRPr="0062373E" w:rsidRDefault="00E421BD" w:rsidP="00E421BD">
      <w:pPr>
        <w:jc w:val="both"/>
        <w:rPr>
          <w:b/>
        </w:rPr>
      </w:pPr>
      <w:r w:rsidRPr="0062373E">
        <w:rPr>
          <w:b/>
        </w:rPr>
        <w:t xml:space="preserve">Proposal 1: Providing potential TRS/CSI-RS </w:t>
      </w:r>
      <w:r>
        <w:rPr>
          <w:b/>
        </w:rPr>
        <w:t xml:space="preserve">available in connected mode </w:t>
      </w:r>
      <w:r w:rsidRPr="0062373E">
        <w:rPr>
          <w:b/>
        </w:rPr>
        <w:t>to idle/inactive-mode UEs should not impact legacy operations.</w:t>
      </w:r>
    </w:p>
    <w:p w14:paraId="30CE9216" w14:textId="06396664" w:rsidR="00E421BD" w:rsidRPr="004A5DC9" w:rsidRDefault="00566F85" w:rsidP="004A5DC9">
      <w:pPr>
        <w:jc w:val="both"/>
        <w:rPr>
          <w:b/>
        </w:rPr>
      </w:pPr>
      <w:r>
        <w:rPr>
          <w:b/>
        </w:rPr>
        <w:t>Proposal 2</w:t>
      </w:r>
      <w:r w:rsidRPr="0031392F">
        <w:rPr>
          <w:rFonts w:hint="eastAsia"/>
          <w:b/>
        </w:rPr>
        <w:t>:</w:t>
      </w:r>
      <w:r>
        <w:rPr>
          <w:b/>
        </w:rPr>
        <w:t xml:space="preserve"> A new SIB is used to provide the TRS/CSI-RS configuration to idle/inactive-mode UEs</w:t>
      </w:r>
      <w:r w:rsidRPr="0031392F">
        <w:rPr>
          <w:b/>
        </w:rPr>
        <w:t>.</w:t>
      </w:r>
    </w:p>
    <w:p w14:paraId="383B9ACA" w14:textId="77777777" w:rsidR="00566F85" w:rsidRPr="004A5DC9" w:rsidRDefault="00566F85" w:rsidP="004A5DC9">
      <w:pPr>
        <w:jc w:val="both"/>
        <w:rPr>
          <w:b/>
        </w:rPr>
      </w:pPr>
      <w:r w:rsidRPr="004A5DC9">
        <w:rPr>
          <w:b/>
        </w:rPr>
        <w:lastRenderedPageBreak/>
        <w:t>Proposal 3: For the case that assistance RS is configured by SIB, the signalling overhead should be minimized, e.g. the configuration of the assistance RS comprises a common part and a RS-specific part.</w:t>
      </w:r>
    </w:p>
    <w:p w14:paraId="3E95E9FD" w14:textId="6EC8FE83" w:rsidR="00566F85" w:rsidRPr="004A5DC9" w:rsidRDefault="00566F85" w:rsidP="004A5DC9">
      <w:pPr>
        <w:jc w:val="both"/>
        <w:rPr>
          <w:b/>
        </w:rPr>
      </w:pPr>
      <w:r w:rsidRPr="004A5DC9">
        <w:rPr>
          <w:b/>
        </w:rPr>
        <w:t xml:space="preserve">Proposal 4: To further discuss whether dedicated RRC signalling, e.g. </w:t>
      </w:r>
      <w:proofErr w:type="spellStart"/>
      <w:r w:rsidRPr="004A5DC9">
        <w:rPr>
          <w:b/>
        </w:rPr>
        <w:t>RRCRelease</w:t>
      </w:r>
      <w:proofErr w:type="spellEnd"/>
      <w:r w:rsidRPr="004A5DC9">
        <w:rPr>
          <w:b/>
        </w:rPr>
        <w:t xml:space="preserve"> message</w:t>
      </w:r>
      <w:r w:rsidRPr="004D4ECB">
        <w:rPr>
          <w:b/>
        </w:rPr>
        <w:t xml:space="preserve"> </w:t>
      </w:r>
      <w:r>
        <w:rPr>
          <w:b/>
        </w:rPr>
        <w:t>can be used to provide the TRS/CSI-RS configuration to idle/inactive-mode UEs</w:t>
      </w:r>
      <w:r w:rsidRPr="0031392F">
        <w:rPr>
          <w:b/>
        </w:rPr>
        <w:t>.</w:t>
      </w:r>
    </w:p>
    <w:p w14:paraId="15E4E2AD" w14:textId="61E75328" w:rsidR="00E421BD" w:rsidRPr="0031392F" w:rsidRDefault="00E421BD" w:rsidP="00E421BD">
      <w:pPr>
        <w:jc w:val="both"/>
        <w:rPr>
          <w:b/>
        </w:rPr>
      </w:pPr>
      <w:r>
        <w:rPr>
          <w:b/>
        </w:rPr>
        <w:t xml:space="preserve">Observation </w:t>
      </w:r>
      <w:r w:rsidR="00566F85">
        <w:rPr>
          <w:b/>
        </w:rPr>
        <w:t>1</w:t>
      </w:r>
      <w:r w:rsidRPr="0031392F">
        <w:rPr>
          <w:rFonts w:hint="eastAsia"/>
          <w:b/>
        </w:rPr>
        <w:t>:</w:t>
      </w:r>
      <w:r>
        <w:rPr>
          <w:b/>
        </w:rPr>
        <w:t xml:space="preserve"> The benefits of providing TRS/CSI-RS configuration via other solutions (e.g., pre-configuration, paging message, etc.) are not clear for now</w:t>
      </w:r>
      <w:r w:rsidRPr="0031392F">
        <w:rPr>
          <w:b/>
        </w:rPr>
        <w:t>.</w:t>
      </w:r>
    </w:p>
    <w:p w14:paraId="08D8CC03" w14:textId="026E145B" w:rsidR="00E421BD" w:rsidRPr="0031392F" w:rsidRDefault="00E421BD" w:rsidP="00E421BD">
      <w:pPr>
        <w:jc w:val="both"/>
        <w:rPr>
          <w:b/>
        </w:rPr>
      </w:pPr>
      <w:r>
        <w:rPr>
          <w:b/>
        </w:rPr>
        <w:t xml:space="preserve">Observation </w:t>
      </w:r>
      <w:r w:rsidR="00566F85">
        <w:rPr>
          <w:b/>
        </w:rPr>
        <w:t>2</w:t>
      </w:r>
      <w:r w:rsidRPr="0031392F">
        <w:rPr>
          <w:rFonts w:hint="eastAsia"/>
          <w:b/>
        </w:rPr>
        <w:t>:</w:t>
      </w:r>
      <w:r>
        <w:rPr>
          <w:b/>
        </w:rPr>
        <w:t xml:space="preserve"> The TRS/CSI-RS availability information should be considered for reducing additional UE power consumption brought by blind detection.</w:t>
      </w:r>
    </w:p>
    <w:p w14:paraId="0017354F" w14:textId="540F8CF9" w:rsidR="00E421BD" w:rsidRPr="001440C0" w:rsidRDefault="00E421BD" w:rsidP="00E421BD">
      <w:pPr>
        <w:jc w:val="both"/>
        <w:rPr>
          <w:b/>
        </w:rPr>
      </w:pPr>
      <w:r>
        <w:rPr>
          <w:b/>
        </w:rPr>
        <w:t xml:space="preserve">Proposal </w:t>
      </w:r>
      <w:r w:rsidR="00566F85">
        <w:rPr>
          <w:b/>
        </w:rPr>
        <w:t>5</w:t>
      </w:r>
      <w:r w:rsidRPr="001440C0">
        <w:rPr>
          <w:b/>
        </w:rPr>
        <w:t xml:space="preserve">: RAN2 to discuss potential </w:t>
      </w:r>
      <w:r>
        <w:rPr>
          <w:b/>
        </w:rPr>
        <w:t xml:space="preserve">RAN2 </w:t>
      </w:r>
      <w:r w:rsidRPr="001440C0">
        <w:rPr>
          <w:b/>
        </w:rPr>
        <w:t xml:space="preserve">impacts of the </w:t>
      </w:r>
      <w:r>
        <w:rPr>
          <w:b/>
        </w:rPr>
        <w:t>signalling candidates for informing TRS/CSI-RS availability based on RAN1 progress, with considerations on minimizing the signalling overhead and negative impact on UE power consumption</w:t>
      </w:r>
      <w:r w:rsidRPr="001440C0">
        <w:rPr>
          <w:b/>
        </w:rPr>
        <w:t>.</w:t>
      </w:r>
    </w:p>
    <w:p w14:paraId="1564BD3E" w14:textId="73A002D9" w:rsidR="00E421BD" w:rsidRPr="00CA62DD" w:rsidRDefault="00E421BD" w:rsidP="00E421BD">
      <w:pPr>
        <w:jc w:val="both"/>
        <w:rPr>
          <w:b/>
        </w:rPr>
      </w:pPr>
      <w:r>
        <w:rPr>
          <w:b/>
        </w:rPr>
        <w:t xml:space="preserve">Proposal </w:t>
      </w:r>
      <w:r w:rsidR="00566F85">
        <w:rPr>
          <w:b/>
        </w:rPr>
        <w:t>6</w:t>
      </w:r>
      <w:r w:rsidRPr="00CA62DD">
        <w:rPr>
          <w:b/>
        </w:rPr>
        <w:t xml:space="preserve">: The impact of </w:t>
      </w:r>
      <w:r>
        <w:rPr>
          <w:b/>
        </w:rPr>
        <w:t xml:space="preserve">the </w:t>
      </w:r>
      <w:r w:rsidRPr="00CA62DD">
        <w:rPr>
          <w:b/>
        </w:rPr>
        <w:t>T</w:t>
      </w:r>
      <w:r>
        <w:rPr>
          <w:b/>
        </w:rPr>
        <w:t xml:space="preserve">RS/CSI-RS information update on </w:t>
      </w:r>
      <w:r w:rsidRPr="00CA62DD">
        <w:rPr>
          <w:b/>
        </w:rPr>
        <w:t>SI modification procedure and connected-mode operations should be minimized.</w:t>
      </w:r>
    </w:p>
    <w:p w14:paraId="7D377C58" w14:textId="77777777" w:rsidR="00BB7889" w:rsidRPr="007D435F" w:rsidRDefault="00BB7889" w:rsidP="00C23B88">
      <w:pPr>
        <w:pStyle w:val="1"/>
        <w:rPr>
          <w:lang w:eastAsia="zh-CN"/>
        </w:rPr>
      </w:pPr>
      <w:r w:rsidRPr="007D435F">
        <w:t>References</w:t>
      </w:r>
    </w:p>
    <w:p w14:paraId="1ACE63B8" w14:textId="108174D1" w:rsidR="00B00F75" w:rsidRPr="00B41AAD" w:rsidRDefault="00234926" w:rsidP="00B41AAD">
      <w:pPr>
        <w:numPr>
          <w:ilvl w:val="0"/>
          <w:numId w:val="4"/>
        </w:numPr>
        <w:overflowPunct/>
        <w:autoSpaceDE/>
        <w:autoSpaceDN/>
        <w:adjustRightInd/>
        <w:textAlignment w:val="auto"/>
        <w:rPr>
          <w:rFonts w:eastAsia="MS Mincho"/>
          <w:lang w:eastAsia="ja-JP"/>
        </w:rPr>
      </w:pPr>
      <w:r w:rsidRPr="00234926">
        <w:rPr>
          <w:rFonts w:eastAsia="MS Mincho"/>
          <w:lang w:eastAsia="ja-JP"/>
        </w:rPr>
        <w:t>R1-2009848</w:t>
      </w:r>
      <w:r w:rsidR="00B00F75">
        <w:rPr>
          <w:rFonts w:eastAsia="MS Mincho"/>
          <w:lang w:eastAsia="ja-JP"/>
        </w:rPr>
        <w:t>,</w:t>
      </w:r>
      <w:r w:rsidR="00B00F75" w:rsidRPr="007649D5">
        <w:rPr>
          <w:rFonts w:eastAsia="MS Mincho"/>
          <w:lang w:eastAsia="ja-JP"/>
        </w:rPr>
        <w:t xml:space="preserve"> </w:t>
      </w:r>
      <w:r w:rsidRPr="00234926">
        <w:rPr>
          <w:rFonts w:eastAsia="MS Mincho"/>
          <w:lang w:eastAsia="ja-JP"/>
        </w:rPr>
        <w:t>LS on signalling method for TRS/CSI-RS occasion(s) for idle/inactive UE(s)</w:t>
      </w:r>
      <w:r w:rsidR="00B00F75" w:rsidRPr="007649D5">
        <w:rPr>
          <w:rFonts w:eastAsia="MS Mincho"/>
          <w:lang w:eastAsia="ja-JP"/>
        </w:rPr>
        <w:t>.</w:t>
      </w:r>
    </w:p>
    <w:sectPr w:rsidR="00B00F75" w:rsidRPr="00B41AAD" w:rsidSect="00CA1759">
      <w:footerReference w:type="default" r:id="rId9"/>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37996" w14:textId="77777777" w:rsidR="00D04574" w:rsidRDefault="00D04574">
      <w:r>
        <w:separator/>
      </w:r>
    </w:p>
  </w:endnote>
  <w:endnote w:type="continuationSeparator" w:id="0">
    <w:p w14:paraId="3D48A8B4" w14:textId="77777777" w:rsidR="00D04574" w:rsidRDefault="00D04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25DF9" w:rsidRDefault="00825DF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F919D" w14:textId="77777777" w:rsidR="00D04574" w:rsidRDefault="00D04574">
      <w:r>
        <w:separator/>
      </w:r>
    </w:p>
  </w:footnote>
  <w:footnote w:type="continuationSeparator" w:id="0">
    <w:p w14:paraId="6AC433C9" w14:textId="77777777" w:rsidR="00D04574" w:rsidRDefault="00D045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A55C2"/>
    <w:multiLevelType w:val="hybridMultilevel"/>
    <w:tmpl w:val="6E9E3C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E378A0"/>
    <w:multiLevelType w:val="hybridMultilevel"/>
    <w:tmpl w:val="B9C66A7A"/>
    <w:lvl w:ilvl="0" w:tplc="C848275C">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2A08A2"/>
    <w:multiLevelType w:val="hybridMultilevel"/>
    <w:tmpl w:val="BB82FA82"/>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6C313CB"/>
    <w:multiLevelType w:val="hybridMultilevel"/>
    <w:tmpl w:val="920C56BE"/>
    <w:lvl w:ilvl="0" w:tplc="C848275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512F3D"/>
    <w:multiLevelType w:val="hybridMultilevel"/>
    <w:tmpl w:val="2E04A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830206"/>
    <w:multiLevelType w:val="hybridMultilevel"/>
    <w:tmpl w:val="A73A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0"/>
  </w:num>
  <w:num w:numId="4">
    <w:abstractNumId w:val="3"/>
  </w:num>
  <w:num w:numId="5">
    <w:abstractNumId w:val="12"/>
  </w:num>
  <w:num w:numId="6">
    <w:abstractNumId w:val="1"/>
  </w:num>
  <w:num w:numId="7">
    <w:abstractNumId w:val="11"/>
  </w:num>
  <w:num w:numId="8">
    <w:abstractNumId w:val="7"/>
  </w:num>
  <w:num w:numId="9">
    <w:abstractNumId w:val="14"/>
  </w:num>
  <w:num w:numId="10">
    <w:abstractNumId w:val="13"/>
  </w:num>
  <w:num w:numId="11">
    <w:abstractNumId w:val="8"/>
  </w:num>
  <w:num w:numId="12">
    <w:abstractNumId w:val="0"/>
  </w:num>
  <w:num w:numId="13">
    <w:abstractNumId w:val="5"/>
  </w:num>
  <w:num w:numId="14">
    <w:abstractNumId w:val="4"/>
  </w:num>
  <w:num w:numId="1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28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6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E2D"/>
    <w:rsid w:val="000206AA"/>
    <w:rsid w:val="00020776"/>
    <w:rsid w:val="00020E1B"/>
    <w:rsid w:val="00021042"/>
    <w:rsid w:val="000212A1"/>
    <w:rsid w:val="00021532"/>
    <w:rsid w:val="00021907"/>
    <w:rsid w:val="0002196A"/>
    <w:rsid w:val="00021D1E"/>
    <w:rsid w:val="000220CE"/>
    <w:rsid w:val="000220E2"/>
    <w:rsid w:val="0002225D"/>
    <w:rsid w:val="00022423"/>
    <w:rsid w:val="000226AB"/>
    <w:rsid w:val="00022BA9"/>
    <w:rsid w:val="00022C22"/>
    <w:rsid w:val="00023BEE"/>
    <w:rsid w:val="00023C17"/>
    <w:rsid w:val="00023F48"/>
    <w:rsid w:val="00023F5A"/>
    <w:rsid w:val="00024157"/>
    <w:rsid w:val="0002475A"/>
    <w:rsid w:val="0002549F"/>
    <w:rsid w:val="0002598E"/>
    <w:rsid w:val="00026757"/>
    <w:rsid w:val="00026904"/>
    <w:rsid w:val="00026A59"/>
    <w:rsid w:val="00026F5D"/>
    <w:rsid w:val="0002723D"/>
    <w:rsid w:val="0002768E"/>
    <w:rsid w:val="00027ED0"/>
    <w:rsid w:val="00030758"/>
    <w:rsid w:val="00030E62"/>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F28"/>
    <w:rsid w:val="0003501F"/>
    <w:rsid w:val="0003564D"/>
    <w:rsid w:val="00036089"/>
    <w:rsid w:val="000368DA"/>
    <w:rsid w:val="00040278"/>
    <w:rsid w:val="000402AB"/>
    <w:rsid w:val="000402B1"/>
    <w:rsid w:val="00040547"/>
    <w:rsid w:val="00041321"/>
    <w:rsid w:val="0004141E"/>
    <w:rsid w:val="00041AF5"/>
    <w:rsid w:val="00041C06"/>
    <w:rsid w:val="00042536"/>
    <w:rsid w:val="0004270D"/>
    <w:rsid w:val="00042ECD"/>
    <w:rsid w:val="00043DE3"/>
    <w:rsid w:val="00044123"/>
    <w:rsid w:val="0004487E"/>
    <w:rsid w:val="00044985"/>
    <w:rsid w:val="00045068"/>
    <w:rsid w:val="000451B5"/>
    <w:rsid w:val="000456A2"/>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1D"/>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FCC"/>
    <w:rsid w:val="00055AD9"/>
    <w:rsid w:val="00056CBD"/>
    <w:rsid w:val="00057197"/>
    <w:rsid w:val="00057835"/>
    <w:rsid w:val="00057E85"/>
    <w:rsid w:val="00060C50"/>
    <w:rsid w:val="00061203"/>
    <w:rsid w:val="00062143"/>
    <w:rsid w:val="00062FA8"/>
    <w:rsid w:val="00063322"/>
    <w:rsid w:val="000633D5"/>
    <w:rsid w:val="00063696"/>
    <w:rsid w:val="00063731"/>
    <w:rsid w:val="00063B92"/>
    <w:rsid w:val="00063E37"/>
    <w:rsid w:val="00064060"/>
    <w:rsid w:val="0006423A"/>
    <w:rsid w:val="000644F1"/>
    <w:rsid w:val="0006559C"/>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3F1"/>
    <w:rsid w:val="00072FAF"/>
    <w:rsid w:val="00073B01"/>
    <w:rsid w:val="00073D2A"/>
    <w:rsid w:val="000741D8"/>
    <w:rsid w:val="00075A11"/>
    <w:rsid w:val="000761DE"/>
    <w:rsid w:val="000765A3"/>
    <w:rsid w:val="00076DB5"/>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4266"/>
    <w:rsid w:val="000947DE"/>
    <w:rsid w:val="00094940"/>
    <w:rsid w:val="00094AE2"/>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31C"/>
    <w:rsid w:val="000A1E7B"/>
    <w:rsid w:val="000A1F16"/>
    <w:rsid w:val="000A2529"/>
    <w:rsid w:val="000A314A"/>
    <w:rsid w:val="000A353E"/>
    <w:rsid w:val="000A3954"/>
    <w:rsid w:val="000A44DE"/>
    <w:rsid w:val="000A471D"/>
    <w:rsid w:val="000A5151"/>
    <w:rsid w:val="000A52F9"/>
    <w:rsid w:val="000A5594"/>
    <w:rsid w:val="000A55F2"/>
    <w:rsid w:val="000A5B15"/>
    <w:rsid w:val="000A5E11"/>
    <w:rsid w:val="000A6871"/>
    <w:rsid w:val="000A6D9F"/>
    <w:rsid w:val="000A7819"/>
    <w:rsid w:val="000A7B11"/>
    <w:rsid w:val="000A7C07"/>
    <w:rsid w:val="000A7D43"/>
    <w:rsid w:val="000B016D"/>
    <w:rsid w:val="000B081B"/>
    <w:rsid w:val="000B0854"/>
    <w:rsid w:val="000B0987"/>
    <w:rsid w:val="000B0B6F"/>
    <w:rsid w:val="000B0BA7"/>
    <w:rsid w:val="000B0BC8"/>
    <w:rsid w:val="000B0C9C"/>
    <w:rsid w:val="000B1790"/>
    <w:rsid w:val="000B1F1E"/>
    <w:rsid w:val="000B1FD6"/>
    <w:rsid w:val="000B247E"/>
    <w:rsid w:val="000B3276"/>
    <w:rsid w:val="000B36BA"/>
    <w:rsid w:val="000B3B5B"/>
    <w:rsid w:val="000B3E99"/>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A2"/>
    <w:rsid w:val="000C0293"/>
    <w:rsid w:val="000C04D5"/>
    <w:rsid w:val="000C1CC2"/>
    <w:rsid w:val="000C28E8"/>
    <w:rsid w:val="000C2AF5"/>
    <w:rsid w:val="000C2AFA"/>
    <w:rsid w:val="000C2EF7"/>
    <w:rsid w:val="000C322C"/>
    <w:rsid w:val="000C3874"/>
    <w:rsid w:val="000C3D1C"/>
    <w:rsid w:val="000C4338"/>
    <w:rsid w:val="000C440D"/>
    <w:rsid w:val="000C4D56"/>
    <w:rsid w:val="000C5CCA"/>
    <w:rsid w:val="000C5FCB"/>
    <w:rsid w:val="000C62BB"/>
    <w:rsid w:val="000C67EF"/>
    <w:rsid w:val="000C6B58"/>
    <w:rsid w:val="000C6F13"/>
    <w:rsid w:val="000C7058"/>
    <w:rsid w:val="000C7687"/>
    <w:rsid w:val="000C7887"/>
    <w:rsid w:val="000C7C7C"/>
    <w:rsid w:val="000C7D95"/>
    <w:rsid w:val="000D02AA"/>
    <w:rsid w:val="000D0479"/>
    <w:rsid w:val="000D0B34"/>
    <w:rsid w:val="000D1210"/>
    <w:rsid w:val="000D16C8"/>
    <w:rsid w:val="000D173B"/>
    <w:rsid w:val="000D1FEC"/>
    <w:rsid w:val="000D22DB"/>
    <w:rsid w:val="000D2359"/>
    <w:rsid w:val="000D2E20"/>
    <w:rsid w:val="000D3092"/>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202"/>
    <w:rsid w:val="000E36B1"/>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71E"/>
    <w:rsid w:val="000F283B"/>
    <w:rsid w:val="000F2DA3"/>
    <w:rsid w:val="000F2E84"/>
    <w:rsid w:val="000F328C"/>
    <w:rsid w:val="000F32CE"/>
    <w:rsid w:val="000F3A74"/>
    <w:rsid w:val="000F3EE8"/>
    <w:rsid w:val="000F42D3"/>
    <w:rsid w:val="000F44FB"/>
    <w:rsid w:val="000F4599"/>
    <w:rsid w:val="000F46AA"/>
    <w:rsid w:val="000F48E6"/>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66"/>
    <w:rsid w:val="00112DDC"/>
    <w:rsid w:val="00113534"/>
    <w:rsid w:val="00113AEB"/>
    <w:rsid w:val="00113E29"/>
    <w:rsid w:val="00113EB2"/>
    <w:rsid w:val="00114764"/>
    <w:rsid w:val="001157D6"/>
    <w:rsid w:val="00115CC0"/>
    <w:rsid w:val="00116080"/>
    <w:rsid w:val="00116EB0"/>
    <w:rsid w:val="00117964"/>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A3F"/>
    <w:rsid w:val="001272FF"/>
    <w:rsid w:val="00127CB0"/>
    <w:rsid w:val="001300F3"/>
    <w:rsid w:val="00130ED6"/>
    <w:rsid w:val="00130F38"/>
    <w:rsid w:val="0013109C"/>
    <w:rsid w:val="00131F11"/>
    <w:rsid w:val="00132A21"/>
    <w:rsid w:val="00132B1C"/>
    <w:rsid w:val="00132D97"/>
    <w:rsid w:val="00133C38"/>
    <w:rsid w:val="00133EB9"/>
    <w:rsid w:val="0013459C"/>
    <w:rsid w:val="001347B1"/>
    <w:rsid w:val="0013512A"/>
    <w:rsid w:val="00135141"/>
    <w:rsid w:val="001354E6"/>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CB7"/>
    <w:rsid w:val="00140F21"/>
    <w:rsid w:val="001412B6"/>
    <w:rsid w:val="00141895"/>
    <w:rsid w:val="00141EF8"/>
    <w:rsid w:val="001420CF"/>
    <w:rsid w:val="0014224A"/>
    <w:rsid w:val="00142A41"/>
    <w:rsid w:val="00143488"/>
    <w:rsid w:val="00143759"/>
    <w:rsid w:val="00143BED"/>
    <w:rsid w:val="00143C8B"/>
    <w:rsid w:val="00143F56"/>
    <w:rsid w:val="001440C0"/>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3708"/>
    <w:rsid w:val="0015372A"/>
    <w:rsid w:val="00153A92"/>
    <w:rsid w:val="0015424E"/>
    <w:rsid w:val="001542B6"/>
    <w:rsid w:val="001545D8"/>
    <w:rsid w:val="0015474F"/>
    <w:rsid w:val="0015491B"/>
    <w:rsid w:val="00154B2B"/>
    <w:rsid w:val="00154F2B"/>
    <w:rsid w:val="00154F4D"/>
    <w:rsid w:val="0015524F"/>
    <w:rsid w:val="001552A5"/>
    <w:rsid w:val="0015602F"/>
    <w:rsid w:val="0015675F"/>
    <w:rsid w:val="001567AE"/>
    <w:rsid w:val="00156A47"/>
    <w:rsid w:val="00156CF5"/>
    <w:rsid w:val="00156DB8"/>
    <w:rsid w:val="00156FA1"/>
    <w:rsid w:val="00156FDD"/>
    <w:rsid w:val="0015714C"/>
    <w:rsid w:val="00157AB4"/>
    <w:rsid w:val="00157C9C"/>
    <w:rsid w:val="00157F27"/>
    <w:rsid w:val="00160606"/>
    <w:rsid w:val="0016089E"/>
    <w:rsid w:val="00160B74"/>
    <w:rsid w:val="001614D7"/>
    <w:rsid w:val="0016168B"/>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710"/>
    <w:rsid w:val="00170822"/>
    <w:rsid w:val="00170A94"/>
    <w:rsid w:val="00170F5C"/>
    <w:rsid w:val="001713BB"/>
    <w:rsid w:val="00171AB9"/>
    <w:rsid w:val="00171D17"/>
    <w:rsid w:val="00171FFE"/>
    <w:rsid w:val="00172759"/>
    <w:rsid w:val="00172B2E"/>
    <w:rsid w:val="00172DC6"/>
    <w:rsid w:val="0017301C"/>
    <w:rsid w:val="00173B5D"/>
    <w:rsid w:val="00174277"/>
    <w:rsid w:val="00174C11"/>
    <w:rsid w:val="00175090"/>
    <w:rsid w:val="0017556A"/>
    <w:rsid w:val="00175824"/>
    <w:rsid w:val="00175F29"/>
    <w:rsid w:val="00175F88"/>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3B80"/>
    <w:rsid w:val="001841B0"/>
    <w:rsid w:val="001842A2"/>
    <w:rsid w:val="001844B4"/>
    <w:rsid w:val="001851A2"/>
    <w:rsid w:val="00185240"/>
    <w:rsid w:val="0018686E"/>
    <w:rsid w:val="0018689E"/>
    <w:rsid w:val="00186918"/>
    <w:rsid w:val="00186B7C"/>
    <w:rsid w:val="00186FED"/>
    <w:rsid w:val="001871CD"/>
    <w:rsid w:val="001871FD"/>
    <w:rsid w:val="00187373"/>
    <w:rsid w:val="00187407"/>
    <w:rsid w:val="001874A3"/>
    <w:rsid w:val="001878F6"/>
    <w:rsid w:val="00187B6A"/>
    <w:rsid w:val="00187E97"/>
    <w:rsid w:val="0019077B"/>
    <w:rsid w:val="001913A3"/>
    <w:rsid w:val="00191755"/>
    <w:rsid w:val="0019229B"/>
    <w:rsid w:val="00192CF8"/>
    <w:rsid w:val="00192E42"/>
    <w:rsid w:val="001933B6"/>
    <w:rsid w:val="00193508"/>
    <w:rsid w:val="00193752"/>
    <w:rsid w:val="00193A7C"/>
    <w:rsid w:val="00193CDB"/>
    <w:rsid w:val="001943F1"/>
    <w:rsid w:val="001949D5"/>
    <w:rsid w:val="0019572E"/>
    <w:rsid w:val="001958DC"/>
    <w:rsid w:val="00195DCD"/>
    <w:rsid w:val="00195EC4"/>
    <w:rsid w:val="00195F48"/>
    <w:rsid w:val="00196CED"/>
    <w:rsid w:val="00196E8E"/>
    <w:rsid w:val="0019781D"/>
    <w:rsid w:val="00197F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683"/>
    <w:rsid w:val="001A7991"/>
    <w:rsid w:val="001A7F63"/>
    <w:rsid w:val="001B044D"/>
    <w:rsid w:val="001B0458"/>
    <w:rsid w:val="001B14C1"/>
    <w:rsid w:val="001B15B6"/>
    <w:rsid w:val="001B1677"/>
    <w:rsid w:val="001B1EB8"/>
    <w:rsid w:val="001B1EDD"/>
    <w:rsid w:val="001B2B27"/>
    <w:rsid w:val="001B30D8"/>
    <w:rsid w:val="001B324C"/>
    <w:rsid w:val="001B32FB"/>
    <w:rsid w:val="001B3BC3"/>
    <w:rsid w:val="001B4001"/>
    <w:rsid w:val="001B459C"/>
    <w:rsid w:val="001B4F75"/>
    <w:rsid w:val="001B4F8C"/>
    <w:rsid w:val="001B63B4"/>
    <w:rsid w:val="001B659B"/>
    <w:rsid w:val="001B672E"/>
    <w:rsid w:val="001B6B6A"/>
    <w:rsid w:val="001B7033"/>
    <w:rsid w:val="001B708E"/>
    <w:rsid w:val="001B72DC"/>
    <w:rsid w:val="001B7E7E"/>
    <w:rsid w:val="001C04BF"/>
    <w:rsid w:val="001C1BB3"/>
    <w:rsid w:val="001C23E8"/>
    <w:rsid w:val="001C2E81"/>
    <w:rsid w:val="001C2EBC"/>
    <w:rsid w:val="001C31DE"/>
    <w:rsid w:val="001C34DC"/>
    <w:rsid w:val="001C35E2"/>
    <w:rsid w:val="001C37A9"/>
    <w:rsid w:val="001C389D"/>
    <w:rsid w:val="001C3F3F"/>
    <w:rsid w:val="001C3F87"/>
    <w:rsid w:val="001C43CD"/>
    <w:rsid w:val="001C4584"/>
    <w:rsid w:val="001C4764"/>
    <w:rsid w:val="001C49FA"/>
    <w:rsid w:val="001C4B3F"/>
    <w:rsid w:val="001C5661"/>
    <w:rsid w:val="001C59CC"/>
    <w:rsid w:val="001C5FFE"/>
    <w:rsid w:val="001C614F"/>
    <w:rsid w:val="001C650E"/>
    <w:rsid w:val="001C6572"/>
    <w:rsid w:val="001C66BA"/>
    <w:rsid w:val="001C6BE2"/>
    <w:rsid w:val="001C75E0"/>
    <w:rsid w:val="001C79BB"/>
    <w:rsid w:val="001C7A02"/>
    <w:rsid w:val="001C7B98"/>
    <w:rsid w:val="001C7D35"/>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374"/>
    <w:rsid w:val="001E4791"/>
    <w:rsid w:val="001E4987"/>
    <w:rsid w:val="001E51CF"/>
    <w:rsid w:val="001E5665"/>
    <w:rsid w:val="001E584E"/>
    <w:rsid w:val="001E59C8"/>
    <w:rsid w:val="001E5B94"/>
    <w:rsid w:val="001E5BDD"/>
    <w:rsid w:val="001E5D78"/>
    <w:rsid w:val="001E5EC4"/>
    <w:rsid w:val="001E6BE2"/>
    <w:rsid w:val="001E6BE7"/>
    <w:rsid w:val="001E71A9"/>
    <w:rsid w:val="001E7472"/>
    <w:rsid w:val="001E74A4"/>
    <w:rsid w:val="001E7913"/>
    <w:rsid w:val="001F00E3"/>
    <w:rsid w:val="001F09BA"/>
    <w:rsid w:val="001F0BC3"/>
    <w:rsid w:val="001F0F50"/>
    <w:rsid w:val="001F1559"/>
    <w:rsid w:val="001F1701"/>
    <w:rsid w:val="001F1CA4"/>
    <w:rsid w:val="001F1DEF"/>
    <w:rsid w:val="001F1E6B"/>
    <w:rsid w:val="001F1F3D"/>
    <w:rsid w:val="001F2087"/>
    <w:rsid w:val="001F27B2"/>
    <w:rsid w:val="001F30BA"/>
    <w:rsid w:val="001F341A"/>
    <w:rsid w:val="001F3557"/>
    <w:rsid w:val="001F37EA"/>
    <w:rsid w:val="001F3909"/>
    <w:rsid w:val="001F3918"/>
    <w:rsid w:val="001F39C3"/>
    <w:rsid w:val="001F3A38"/>
    <w:rsid w:val="001F4468"/>
    <w:rsid w:val="001F4C19"/>
    <w:rsid w:val="001F4FD0"/>
    <w:rsid w:val="001F5247"/>
    <w:rsid w:val="001F5512"/>
    <w:rsid w:val="001F5890"/>
    <w:rsid w:val="001F5907"/>
    <w:rsid w:val="001F5EA8"/>
    <w:rsid w:val="001F626C"/>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451E"/>
    <w:rsid w:val="00205424"/>
    <w:rsid w:val="002054C2"/>
    <w:rsid w:val="002056A6"/>
    <w:rsid w:val="00205851"/>
    <w:rsid w:val="00205B2B"/>
    <w:rsid w:val="00206151"/>
    <w:rsid w:val="002071CE"/>
    <w:rsid w:val="002072F3"/>
    <w:rsid w:val="002074D5"/>
    <w:rsid w:val="00207B79"/>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A07"/>
    <w:rsid w:val="00213F5E"/>
    <w:rsid w:val="002140C2"/>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B7F"/>
    <w:rsid w:val="00222EA2"/>
    <w:rsid w:val="0022322A"/>
    <w:rsid w:val="00223527"/>
    <w:rsid w:val="00223973"/>
    <w:rsid w:val="00223B6D"/>
    <w:rsid w:val="00223E02"/>
    <w:rsid w:val="00224227"/>
    <w:rsid w:val="0022434E"/>
    <w:rsid w:val="002245D6"/>
    <w:rsid w:val="002246B0"/>
    <w:rsid w:val="0022506C"/>
    <w:rsid w:val="0022526A"/>
    <w:rsid w:val="00225B80"/>
    <w:rsid w:val="00225C83"/>
    <w:rsid w:val="00225CA5"/>
    <w:rsid w:val="00225E3F"/>
    <w:rsid w:val="00226E14"/>
    <w:rsid w:val="002275D2"/>
    <w:rsid w:val="002275F6"/>
    <w:rsid w:val="00230395"/>
    <w:rsid w:val="00230493"/>
    <w:rsid w:val="00230838"/>
    <w:rsid w:val="0023098C"/>
    <w:rsid w:val="00230A8A"/>
    <w:rsid w:val="00230FFD"/>
    <w:rsid w:val="002310FA"/>
    <w:rsid w:val="00231235"/>
    <w:rsid w:val="00231B85"/>
    <w:rsid w:val="00231D60"/>
    <w:rsid w:val="00232745"/>
    <w:rsid w:val="0023276E"/>
    <w:rsid w:val="00232B12"/>
    <w:rsid w:val="0023315F"/>
    <w:rsid w:val="002333B3"/>
    <w:rsid w:val="00233C17"/>
    <w:rsid w:val="00233C6C"/>
    <w:rsid w:val="00234024"/>
    <w:rsid w:val="00234926"/>
    <w:rsid w:val="00234E7D"/>
    <w:rsid w:val="00235100"/>
    <w:rsid w:val="002357ED"/>
    <w:rsid w:val="00235FC4"/>
    <w:rsid w:val="0023631E"/>
    <w:rsid w:val="00236A2D"/>
    <w:rsid w:val="00236BCA"/>
    <w:rsid w:val="00237506"/>
    <w:rsid w:val="00237C07"/>
    <w:rsid w:val="00237E0F"/>
    <w:rsid w:val="00241031"/>
    <w:rsid w:val="0024120C"/>
    <w:rsid w:val="002415BD"/>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50986"/>
    <w:rsid w:val="002509C4"/>
    <w:rsid w:val="002512DC"/>
    <w:rsid w:val="002515E8"/>
    <w:rsid w:val="00251632"/>
    <w:rsid w:val="00251C94"/>
    <w:rsid w:val="00252F36"/>
    <w:rsid w:val="002537E3"/>
    <w:rsid w:val="00253C2B"/>
    <w:rsid w:val="00253EE5"/>
    <w:rsid w:val="002542C8"/>
    <w:rsid w:val="0025430D"/>
    <w:rsid w:val="00254398"/>
    <w:rsid w:val="00254590"/>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996"/>
    <w:rsid w:val="002629DD"/>
    <w:rsid w:val="00262AE6"/>
    <w:rsid w:val="00262B41"/>
    <w:rsid w:val="00262E3A"/>
    <w:rsid w:val="00263628"/>
    <w:rsid w:val="0026385D"/>
    <w:rsid w:val="002638DE"/>
    <w:rsid w:val="00263E52"/>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80A"/>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6EA"/>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FD6"/>
    <w:rsid w:val="0028749D"/>
    <w:rsid w:val="0028791D"/>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451"/>
    <w:rsid w:val="00297589"/>
    <w:rsid w:val="00297898"/>
    <w:rsid w:val="002A04C4"/>
    <w:rsid w:val="002A0582"/>
    <w:rsid w:val="002A0E4E"/>
    <w:rsid w:val="002A11F2"/>
    <w:rsid w:val="002A153E"/>
    <w:rsid w:val="002A2166"/>
    <w:rsid w:val="002A23C5"/>
    <w:rsid w:val="002A28FB"/>
    <w:rsid w:val="002A2993"/>
    <w:rsid w:val="002A329D"/>
    <w:rsid w:val="002A3E86"/>
    <w:rsid w:val="002A48BE"/>
    <w:rsid w:val="002A533F"/>
    <w:rsid w:val="002A5379"/>
    <w:rsid w:val="002A55B2"/>
    <w:rsid w:val="002A5E62"/>
    <w:rsid w:val="002A6430"/>
    <w:rsid w:val="002A6AA0"/>
    <w:rsid w:val="002A6B55"/>
    <w:rsid w:val="002A6C09"/>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E25"/>
    <w:rsid w:val="002B397E"/>
    <w:rsid w:val="002B40DE"/>
    <w:rsid w:val="002B41D1"/>
    <w:rsid w:val="002B45AA"/>
    <w:rsid w:val="002B4B09"/>
    <w:rsid w:val="002B4E6C"/>
    <w:rsid w:val="002B54ED"/>
    <w:rsid w:val="002B5B27"/>
    <w:rsid w:val="002B5E7D"/>
    <w:rsid w:val="002B64B5"/>
    <w:rsid w:val="002B6BCD"/>
    <w:rsid w:val="002B6F4B"/>
    <w:rsid w:val="002B77F3"/>
    <w:rsid w:val="002B7A84"/>
    <w:rsid w:val="002B7AAE"/>
    <w:rsid w:val="002B7B57"/>
    <w:rsid w:val="002C01E3"/>
    <w:rsid w:val="002C05D6"/>
    <w:rsid w:val="002C070D"/>
    <w:rsid w:val="002C0A08"/>
    <w:rsid w:val="002C0A4D"/>
    <w:rsid w:val="002C11E0"/>
    <w:rsid w:val="002C1EC3"/>
    <w:rsid w:val="002C2502"/>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285C"/>
    <w:rsid w:val="002D2F37"/>
    <w:rsid w:val="002D3120"/>
    <w:rsid w:val="002D397F"/>
    <w:rsid w:val="002D39A1"/>
    <w:rsid w:val="002D3DF2"/>
    <w:rsid w:val="002D46EE"/>
    <w:rsid w:val="002D48B6"/>
    <w:rsid w:val="002D4B4A"/>
    <w:rsid w:val="002D586C"/>
    <w:rsid w:val="002D5E3C"/>
    <w:rsid w:val="002D65C7"/>
    <w:rsid w:val="002D6BDE"/>
    <w:rsid w:val="002D7685"/>
    <w:rsid w:val="002D76B1"/>
    <w:rsid w:val="002D7D3E"/>
    <w:rsid w:val="002E03BE"/>
    <w:rsid w:val="002E0753"/>
    <w:rsid w:val="002E092D"/>
    <w:rsid w:val="002E1055"/>
    <w:rsid w:val="002E12A9"/>
    <w:rsid w:val="002E132E"/>
    <w:rsid w:val="002E17D8"/>
    <w:rsid w:val="002E1FF7"/>
    <w:rsid w:val="002E2B9A"/>
    <w:rsid w:val="002E2BA9"/>
    <w:rsid w:val="002E2F33"/>
    <w:rsid w:val="002E312C"/>
    <w:rsid w:val="002E32E6"/>
    <w:rsid w:val="002E3B08"/>
    <w:rsid w:val="002E3BE1"/>
    <w:rsid w:val="002E3C54"/>
    <w:rsid w:val="002E4453"/>
    <w:rsid w:val="002E5373"/>
    <w:rsid w:val="002E597A"/>
    <w:rsid w:val="002E5FFC"/>
    <w:rsid w:val="002E675E"/>
    <w:rsid w:val="002E6824"/>
    <w:rsid w:val="002E6DB3"/>
    <w:rsid w:val="002E719D"/>
    <w:rsid w:val="002E71A0"/>
    <w:rsid w:val="002E794A"/>
    <w:rsid w:val="002E7D9C"/>
    <w:rsid w:val="002E7FAD"/>
    <w:rsid w:val="002F069A"/>
    <w:rsid w:val="002F0FDE"/>
    <w:rsid w:val="002F115A"/>
    <w:rsid w:val="002F11FE"/>
    <w:rsid w:val="002F12AF"/>
    <w:rsid w:val="002F1556"/>
    <w:rsid w:val="002F1FAA"/>
    <w:rsid w:val="002F2136"/>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1A8"/>
    <w:rsid w:val="00311578"/>
    <w:rsid w:val="0031253A"/>
    <w:rsid w:val="00312591"/>
    <w:rsid w:val="003125B3"/>
    <w:rsid w:val="003125C6"/>
    <w:rsid w:val="00313818"/>
    <w:rsid w:val="0031392F"/>
    <w:rsid w:val="003141EF"/>
    <w:rsid w:val="00314465"/>
    <w:rsid w:val="00314856"/>
    <w:rsid w:val="00314AB7"/>
    <w:rsid w:val="00314DD8"/>
    <w:rsid w:val="00314F58"/>
    <w:rsid w:val="00315222"/>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5209"/>
    <w:rsid w:val="0032529C"/>
    <w:rsid w:val="003262D8"/>
    <w:rsid w:val="00326780"/>
    <w:rsid w:val="003300C3"/>
    <w:rsid w:val="003302C3"/>
    <w:rsid w:val="003304A7"/>
    <w:rsid w:val="00330A72"/>
    <w:rsid w:val="00330D9F"/>
    <w:rsid w:val="00331251"/>
    <w:rsid w:val="0033133D"/>
    <w:rsid w:val="0033148B"/>
    <w:rsid w:val="00331674"/>
    <w:rsid w:val="00331864"/>
    <w:rsid w:val="00331A8B"/>
    <w:rsid w:val="00331B0D"/>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1AB"/>
    <w:rsid w:val="003371F5"/>
    <w:rsid w:val="00337353"/>
    <w:rsid w:val="00337DDF"/>
    <w:rsid w:val="003405D3"/>
    <w:rsid w:val="00340B71"/>
    <w:rsid w:val="00340C3E"/>
    <w:rsid w:val="00340EBF"/>
    <w:rsid w:val="00341ADA"/>
    <w:rsid w:val="00341BBE"/>
    <w:rsid w:val="003429A4"/>
    <w:rsid w:val="00343043"/>
    <w:rsid w:val="003435D5"/>
    <w:rsid w:val="003440DA"/>
    <w:rsid w:val="003442B0"/>
    <w:rsid w:val="003446BA"/>
    <w:rsid w:val="003446F3"/>
    <w:rsid w:val="00345E5B"/>
    <w:rsid w:val="00345FCE"/>
    <w:rsid w:val="00345FDB"/>
    <w:rsid w:val="0034618E"/>
    <w:rsid w:val="00346314"/>
    <w:rsid w:val="003465C1"/>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20BC"/>
    <w:rsid w:val="00352251"/>
    <w:rsid w:val="003527B2"/>
    <w:rsid w:val="003529B8"/>
    <w:rsid w:val="00352CF9"/>
    <w:rsid w:val="00352EED"/>
    <w:rsid w:val="003530A5"/>
    <w:rsid w:val="00354129"/>
    <w:rsid w:val="0035466A"/>
    <w:rsid w:val="00354754"/>
    <w:rsid w:val="00354860"/>
    <w:rsid w:val="00354A74"/>
    <w:rsid w:val="00354C66"/>
    <w:rsid w:val="00355254"/>
    <w:rsid w:val="0035574C"/>
    <w:rsid w:val="00355A18"/>
    <w:rsid w:val="00355CA8"/>
    <w:rsid w:val="0035625A"/>
    <w:rsid w:val="003566F6"/>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7E8"/>
    <w:rsid w:val="00364D7D"/>
    <w:rsid w:val="00364DDB"/>
    <w:rsid w:val="00364F7D"/>
    <w:rsid w:val="003650AF"/>
    <w:rsid w:val="003651A3"/>
    <w:rsid w:val="00365743"/>
    <w:rsid w:val="00365767"/>
    <w:rsid w:val="00365924"/>
    <w:rsid w:val="003663D0"/>
    <w:rsid w:val="00366489"/>
    <w:rsid w:val="00366A81"/>
    <w:rsid w:val="00366B97"/>
    <w:rsid w:val="00366BC0"/>
    <w:rsid w:val="00366C67"/>
    <w:rsid w:val="0036708E"/>
    <w:rsid w:val="003674B3"/>
    <w:rsid w:val="003677C1"/>
    <w:rsid w:val="00367893"/>
    <w:rsid w:val="00367D19"/>
    <w:rsid w:val="00370158"/>
    <w:rsid w:val="00370245"/>
    <w:rsid w:val="00370390"/>
    <w:rsid w:val="003703F8"/>
    <w:rsid w:val="003709A3"/>
    <w:rsid w:val="00371504"/>
    <w:rsid w:val="00371627"/>
    <w:rsid w:val="00371C62"/>
    <w:rsid w:val="00371E85"/>
    <w:rsid w:val="00372641"/>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3E8"/>
    <w:rsid w:val="0038043B"/>
    <w:rsid w:val="003804E5"/>
    <w:rsid w:val="0038060E"/>
    <w:rsid w:val="003806B5"/>
    <w:rsid w:val="00380B64"/>
    <w:rsid w:val="00380FB9"/>
    <w:rsid w:val="003811C8"/>
    <w:rsid w:val="0038139F"/>
    <w:rsid w:val="003819A4"/>
    <w:rsid w:val="00381FB3"/>
    <w:rsid w:val="0038207E"/>
    <w:rsid w:val="00382108"/>
    <w:rsid w:val="003821F1"/>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999"/>
    <w:rsid w:val="00393A5F"/>
    <w:rsid w:val="00393C0A"/>
    <w:rsid w:val="00394D01"/>
    <w:rsid w:val="003950DD"/>
    <w:rsid w:val="0039607A"/>
    <w:rsid w:val="00396186"/>
    <w:rsid w:val="00396255"/>
    <w:rsid w:val="00396825"/>
    <w:rsid w:val="00396E15"/>
    <w:rsid w:val="003973CC"/>
    <w:rsid w:val="0039777A"/>
    <w:rsid w:val="0039799B"/>
    <w:rsid w:val="00397CA4"/>
    <w:rsid w:val="003A12B0"/>
    <w:rsid w:val="003A189F"/>
    <w:rsid w:val="003A1B19"/>
    <w:rsid w:val="003A2779"/>
    <w:rsid w:val="003A30BE"/>
    <w:rsid w:val="003A3EC1"/>
    <w:rsid w:val="003A404E"/>
    <w:rsid w:val="003A42A0"/>
    <w:rsid w:val="003A469E"/>
    <w:rsid w:val="003A4876"/>
    <w:rsid w:val="003A48D5"/>
    <w:rsid w:val="003A49EE"/>
    <w:rsid w:val="003A51F5"/>
    <w:rsid w:val="003A5662"/>
    <w:rsid w:val="003A609A"/>
    <w:rsid w:val="003A60A9"/>
    <w:rsid w:val="003A6251"/>
    <w:rsid w:val="003A6813"/>
    <w:rsid w:val="003A685E"/>
    <w:rsid w:val="003A6E93"/>
    <w:rsid w:val="003A6FC4"/>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353"/>
    <w:rsid w:val="003B14D3"/>
    <w:rsid w:val="003B1C9D"/>
    <w:rsid w:val="003B1EC0"/>
    <w:rsid w:val="003B1F56"/>
    <w:rsid w:val="003B2249"/>
    <w:rsid w:val="003B2450"/>
    <w:rsid w:val="003B25E5"/>
    <w:rsid w:val="003B2F40"/>
    <w:rsid w:val="003B2FD4"/>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1B"/>
    <w:rsid w:val="003C3A38"/>
    <w:rsid w:val="003C5C76"/>
    <w:rsid w:val="003C6879"/>
    <w:rsid w:val="003C6D3B"/>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C37"/>
    <w:rsid w:val="003D63E1"/>
    <w:rsid w:val="003D6447"/>
    <w:rsid w:val="003D68D3"/>
    <w:rsid w:val="003D6AFF"/>
    <w:rsid w:val="003D6D1C"/>
    <w:rsid w:val="003D7757"/>
    <w:rsid w:val="003D7FA7"/>
    <w:rsid w:val="003E02FF"/>
    <w:rsid w:val="003E034F"/>
    <w:rsid w:val="003E08C8"/>
    <w:rsid w:val="003E0B71"/>
    <w:rsid w:val="003E1296"/>
    <w:rsid w:val="003E162A"/>
    <w:rsid w:val="003E1920"/>
    <w:rsid w:val="003E203F"/>
    <w:rsid w:val="003E2329"/>
    <w:rsid w:val="003E27DA"/>
    <w:rsid w:val="003E2EB0"/>
    <w:rsid w:val="003E30FE"/>
    <w:rsid w:val="003E373F"/>
    <w:rsid w:val="003E3882"/>
    <w:rsid w:val="003E3DDC"/>
    <w:rsid w:val="003E4724"/>
    <w:rsid w:val="003E55D1"/>
    <w:rsid w:val="003E5754"/>
    <w:rsid w:val="003E581A"/>
    <w:rsid w:val="003E5BAD"/>
    <w:rsid w:val="003E5CD9"/>
    <w:rsid w:val="003E63E4"/>
    <w:rsid w:val="003E67A1"/>
    <w:rsid w:val="003E7487"/>
    <w:rsid w:val="003E76F3"/>
    <w:rsid w:val="003F00E6"/>
    <w:rsid w:val="003F0446"/>
    <w:rsid w:val="003F086E"/>
    <w:rsid w:val="003F0AC3"/>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614F"/>
    <w:rsid w:val="003F6702"/>
    <w:rsid w:val="003F6D66"/>
    <w:rsid w:val="003F7431"/>
    <w:rsid w:val="003F755A"/>
    <w:rsid w:val="003F75F5"/>
    <w:rsid w:val="003F7907"/>
    <w:rsid w:val="004000CF"/>
    <w:rsid w:val="00400147"/>
    <w:rsid w:val="004002CF"/>
    <w:rsid w:val="00400F18"/>
    <w:rsid w:val="0040123F"/>
    <w:rsid w:val="00401621"/>
    <w:rsid w:val="00401648"/>
    <w:rsid w:val="00401E1C"/>
    <w:rsid w:val="0040253D"/>
    <w:rsid w:val="004029DE"/>
    <w:rsid w:val="0040312B"/>
    <w:rsid w:val="0040356F"/>
    <w:rsid w:val="004035EE"/>
    <w:rsid w:val="004037B8"/>
    <w:rsid w:val="00403A82"/>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8E7"/>
    <w:rsid w:val="00425AD1"/>
    <w:rsid w:val="00426463"/>
    <w:rsid w:val="00426E37"/>
    <w:rsid w:val="004272E5"/>
    <w:rsid w:val="0042764A"/>
    <w:rsid w:val="004278C3"/>
    <w:rsid w:val="00427956"/>
    <w:rsid w:val="00427B1A"/>
    <w:rsid w:val="00430072"/>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490"/>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207"/>
    <w:rsid w:val="0044085B"/>
    <w:rsid w:val="00440C47"/>
    <w:rsid w:val="00440EDD"/>
    <w:rsid w:val="004411D6"/>
    <w:rsid w:val="0044171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FF1"/>
    <w:rsid w:val="00460179"/>
    <w:rsid w:val="004605CD"/>
    <w:rsid w:val="00460CA8"/>
    <w:rsid w:val="00461C89"/>
    <w:rsid w:val="00461D1B"/>
    <w:rsid w:val="00461DBE"/>
    <w:rsid w:val="004622F2"/>
    <w:rsid w:val="00462353"/>
    <w:rsid w:val="004626DB"/>
    <w:rsid w:val="004628A2"/>
    <w:rsid w:val="00462FDE"/>
    <w:rsid w:val="00463017"/>
    <w:rsid w:val="004639A4"/>
    <w:rsid w:val="00463D83"/>
    <w:rsid w:val="00463EC0"/>
    <w:rsid w:val="0046408D"/>
    <w:rsid w:val="0046566A"/>
    <w:rsid w:val="00465AE3"/>
    <w:rsid w:val="00465F6D"/>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B04"/>
    <w:rsid w:val="00473F64"/>
    <w:rsid w:val="0047447C"/>
    <w:rsid w:val="00474557"/>
    <w:rsid w:val="00474583"/>
    <w:rsid w:val="00474590"/>
    <w:rsid w:val="00474917"/>
    <w:rsid w:val="00474B20"/>
    <w:rsid w:val="00474B5F"/>
    <w:rsid w:val="0047518D"/>
    <w:rsid w:val="00475374"/>
    <w:rsid w:val="00475521"/>
    <w:rsid w:val="004755FA"/>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F86"/>
    <w:rsid w:val="0048410E"/>
    <w:rsid w:val="004855C0"/>
    <w:rsid w:val="004858D8"/>
    <w:rsid w:val="00485C7E"/>
    <w:rsid w:val="00485F39"/>
    <w:rsid w:val="004866F7"/>
    <w:rsid w:val="00486982"/>
    <w:rsid w:val="004871EB"/>
    <w:rsid w:val="00487531"/>
    <w:rsid w:val="004879E3"/>
    <w:rsid w:val="00487D57"/>
    <w:rsid w:val="00490097"/>
    <w:rsid w:val="00490145"/>
    <w:rsid w:val="00490287"/>
    <w:rsid w:val="00490435"/>
    <w:rsid w:val="00490D83"/>
    <w:rsid w:val="00490FAB"/>
    <w:rsid w:val="0049111E"/>
    <w:rsid w:val="004916A9"/>
    <w:rsid w:val="004916AC"/>
    <w:rsid w:val="0049171C"/>
    <w:rsid w:val="004919A6"/>
    <w:rsid w:val="00491DBA"/>
    <w:rsid w:val="0049200B"/>
    <w:rsid w:val="00492404"/>
    <w:rsid w:val="0049256C"/>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62EC"/>
    <w:rsid w:val="0049677D"/>
    <w:rsid w:val="00497481"/>
    <w:rsid w:val="00497877"/>
    <w:rsid w:val="00497F51"/>
    <w:rsid w:val="004A0A2F"/>
    <w:rsid w:val="004A0B80"/>
    <w:rsid w:val="004A141E"/>
    <w:rsid w:val="004A1B68"/>
    <w:rsid w:val="004A21D0"/>
    <w:rsid w:val="004A23CD"/>
    <w:rsid w:val="004A2919"/>
    <w:rsid w:val="004A2F73"/>
    <w:rsid w:val="004A3533"/>
    <w:rsid w:val="004A4093"/>
    <w:rsid w:val="004A41D1"/>
    <w:rsid w:val="004A4C64"/>
    <w:rsid w:val="004A5229"/>
    <w:rsid w:val="004A58DB"/>
    <w:rsid w:val="004A5DC9"/>
    <w:rsid w:val="004A61BF"/>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31C"/>
    <w:rsid w:val="004B57A8"/>
    <w:rsid w:val="004B5C19"/>
    <w:rsid w:val="004B5CE1"/>
    <w:rsid w:val="004B5D60"/>
    <w:rsid w:val="004B5E9B"/>
    <w:rsid w:val="004B61E0"/>
    <w:rsid w:val="004B6244"/>
    <w:rsid w:val="004B677B"/>
    <w:rsid w:val="004B68BB"/>
    <w:rsid w:val="004B6C7A"/>
    <w:rsid w:val="004B6CBB"/>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3D8"/>
    <w:rsid w:val="004C5795"/>
    <w:rsid w:val="004C5872"/>
    <w:rsid w:val="004C587F"/>
    <w:rsid w:val="004C61F2"/>
    <w:rsid w:val="004C66F1"/>
    <w:rsid w:val="004C7347"/>
    <w:rsid w:val="004C7412"/>
    <w:rsid w:val="004C7937"/>
    <w:rsid w:val="004C7F29"/>
    <w:rsid w:val="004D0105"/>
    <w:rsid w:val="004D04BF"/>
    <w:rsid w:val="004D0922"/>
    <w:rsid w:val="004D0945"/>
    <w:rsid w:val="004D0D39"/>
    <w:rsid w:val="004D2FA9"/>
    <w:rsid w:val="004D3656"/>
    <w:rsid w:val="004D3A15"/>
    <w:rsid w:val="004D3ADB"/>
    <w:rsid w:val="004D3C23"/>
    <w:rsid w:val="004D3E54"/>
    <w:rsid w:val="004D4538"/>
    <w:rsid w:val="004D4A9F"/>
    <w:rsid w:val="004D4D61"/>
    <w:rsid w:val="004D4E1A"/>
    <w:rsid w:val="004D4ECB"/>
    <w:rsid w:val="004D4FB6"/>
    <w:rsid w:val="004D5423"/>
    <w:rsid w:val="004D572F"/>
    <w:rsid w:val="004D5955"/>
    <w:rsid w:val="004D5DB5"/>
    <w:rsid w:val="004D6F61"/>
    <w:rsid w:val="004D6F7D"/>
    <w:rsid w:val="004D71CA"/>
    <w:rsid w:val="004D72F2"/>
    <w:rsid w:val="004D738C"/>
    <w:rsid w:val="004D78ED"/>
    <w:rsid w:val="004D7F8E"/>
    <w:rsid w:val="004E017F"/>
    <w:rsid w:val="004E05D3"/>
    <w:rsid w:val="004E08BC"/>
    <w:rsid w:val="004E0E63"/>
    <w:rsid w:val="004E1419"/>
    <w:rsid w:val="004E20AC"/>
    <w:rsid w:val="004E23A7"/>
    <w:rsid w:val="004E2554"/>
    <w:rsid w:val="004E4217"/>
    <w:rsid w:val="004E5418"/>
    <w:rsid w:val="004E690C"/>
    <w:rsid w:val="004E6AD3"/>
    <w:rsid w:val="004E6B02"/>
    <w:rsid w:val="004E76F5"/>
    <w:rsid w:val="004E7A09"/>
    <w:rsid w:val="004E7D11"/>
    <w:rsid w:val="004F0C43"/>
    <w:rsid w:val="004F1363"/>
    <w:rsid w:val="004F16E2"/>
    <w:rsid w:val="004F17E5"/>
    <w:rsid w:val="004F1DFE"/>
    <w:rsid w:val="004F21EE"/>
    <w:rsid w:val="004F3346"/>
    <w:rsid w:val="004F3459"/>
    <w:rsid w:val="004F3868"/>
    <w:rsid w:val="004F4E02"/>
    <w:rsid w:val="004F52E1"/>
    <w:rsid w:val="004F6196"/>
    <w:rsid w:val="004F6373"/>
    <w:rsid w:val="004F63F0"/>
    <w:rsid w:val="004F69EC"/>
    <w:rsid w:val="004F6CC9"/>
    <w:rsid w:val="004F6DB0"/>
    <w:rsid w:val="004F6E37"/>
    <w:rsid w:val="004F7460"/>
    <w:rsid w:val="004F7542"/>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2A1"/>
    <w:rsid w:val="005159A6"/>
    <w:rsid w:val="00515C91"/>
    <w:rsid w:val="00516146"/>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F0"/>
    <w:rsid w:val="00525C2F"/>
    <w:rsid w:val="00525EF5"/>
    <w:rsid w:val="005261E9"/>
    <w:rsid w:val="00526671"/>
    <w:rsid w:val="0052676F"/>
    <w:rsid w:val="00526CB9"/>
    <w:rsid w:val="005271B0"/>
    <w:rsid w:val="005302A3"/>
    <w:rsid w:val="0053035D"/>
    <w:rsid w:val="0053045F"/>
    <w:rsid w:val="005304EA"/>
    <w:rsid w:val="00530791"/>
    <w:rsid w:val="00530801"/>
    <w:rsid w:val="005308EF"/>
    <w:rsid w:val="00530F4C"/>
    <w:rsid w:val="00531127"/>
    <w:rsid w:val="00531682"/>
    <w:rsid w:val="005318EF"/>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3D7"/>
    <w:rsid w:val="00537430"/>
    <w:rsid w:val="005374E4"/>
    <w:rsid w:val="00537630"/>
    <w:rsid w:val="00537C74"/>
    <w:rsid w:val="00540611"/>
    <w:rsid w:val="0054132C"/>
    <w:rsid w:val="00541579"/>
    <w:rsid w:val="0054159F"/>
    <w:rsid w:val="005415D4"/>
    <w:rsid w:val="00541691"/>
    <w:rsid w:val="00541D35"/>
    <w:rsid w:val="00542999"/>
    <w:rsid w:val="005429B0"/>
    <w:rsid w:val="00542D89"/>
    <w:rsid w:val="00543B0B"/>
    <w:rsid w:val="00543C48"/>
    <w:rsid w:val="00543C5D"/>
    <w:rsid w:val="0054403F"/>
    <w:rsid w:val="005443C8"/>
    <w:rsid w:val="0054466D"/>
    <w:rsid w:val="00544CAB"/>
    <w:rsid w:val="00544F63"/>
    <w:rsid w:val="00545118"/>
    <w:rsid w:val="00545437"/>
    <w:rsid w:val="00545728"/>
    <w:rsid w:val="005459DC"/>
    <w:rsid w:val="00545C0D"/>
    <w:rsid w:val="00545DD9"/>
    <w:rsid w:val="00545F45"/>
    <w:rsid w:val="00545F72"/>
    <w:rsid w:val="00546437"/>
    <w:rsid w:val="005468EB"/>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5A4"/>
    <w:rsid w:val="00554842"/>
    <w:rsid w:val="00554978"/>
    <w:rsid w:val="00554F56"/>
    <w:rsid w:val="00554FBA"/>
    <w:rsid w:val="00555005"/>
    <w:rsid w:val="0055549B"/>
    <w:rsid w:val="005557DE"/>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85"/>
    <w:rsid w:val="00566FFF"/>
    <w:rsid w:val="005674FA"/>
    <w:rsid w:val="005677B3"/>
    <w:rsid w:val="005677B6"/>
    <w:rsid w:val="00567BA6"/>
    <w:rsid w:val="00567EA1"/>
    <w:rsid w:val="00570048"/>
    <w:rsid w:val="0057014D"/>
    <w:rsid w:val="00570811"/>
    <w:rsid w:val="00570A04"/>
    <w:rsid w:val="00570B84"/>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5332"/>
    <w:rsid w:val="00575F1E"/>
    <w:rsid w:val="005761C7"/>
    <w:rsid w:val="005761F2"/>
    <w:rsid w:val="005769B4"/>
    <w:rsid w:val="005769D7"/>
    <w:rsid w:val="00576DB3"/>
    <w:rsid w:val="005771BC"/>
    <w:rsid w:val="005772A6"/>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77B"/>
    <w:rsid w:val="00594A61"/>
    <w:rsid w:val="0059523C"/>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A3E"/>
    <w:rsid w:val="005A186A"/>
    <w:rsid w:val="005A19A2"/>
    <w:rsid w:val="005A1AF7"/>
    <w:rsid w:val="005A1B4F"/>
    <w:rsid w:val="005A23FB"/>
    <w:rsid w:val="005A2454"/>
    <w:rsid w:val="005A2707"/>
    <w:rsid w:val="005A2A9B"/>
    <w:rsid w:val="005A36F9"/>
    <w:rsid w:val="005A3CCD"/>
    <w:rsid w:val="005A64F5"/>
    <w:rsid w:val="005A6AD0"/>
    <w:rsid w:val="005A6C32"/>
    <w:rsid w:val="005A74E8"/>
    <w:rsid w:val="005A7C1B"/>
    <w:rsid w:val="005A7E26"/>
    <w:rsid w:val="005B04B6"/>
    <w:rsid w:val="005B05C2"/>
    <w:rsid w:val="005B05ED"/>
    <w:rsid w:val="005B0C52"/>
    <w:rsid w:val="005B15C2"/>
    <w:rsid w:val="005B2073"/>
    <w:rsid w:val="005B2439"/>
    <w:rsid w:val="005B25EB"/>
    <w:rsid w:val="005B2EF0"/>
    <w:rsid w:val="005B3056"/>
    <w:rsid w:val="005B3177"/>
    <w:rsid w:val="005B36AB"/>
    <w:rsid w:val="005B3D5F"/>
    <w:rsid w:val="005B42D4"/>
    <w:rsid w:val="005B49ED"/>
    <w:rsid w:val="005B4CE0"/>
    <w:rsid w:val="005B50DF"/>
    <w:rsid w:val="005B5256"/>
    <w:rsid w:val="005B5650"/>
    <w:rsid w:val="005B56C0"/>
    <w:rsid w:val="005B56C4"/>
    <w:rsid w:val="005B5885"/>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9D3"/>
    <w:rsid w:val="005E528D"/>
    <w:rsid w:val="005E54EC"/>
    <w:rsid w:val="005E5E8F"/>
    <w:rsid w:val="005E614E"/>
    <w:rsid w:val="005E659E"/>
    <w:rsid w:val="005E6A78"/>
    <w:rsid w:val="005E7122"/>
    <w:rsid w:val="005E740F"/>
    <w:rsid w:val="005E7BE7"/>
    <w:rsid w:val="005E7F0C"/>
    <w:rsid w:val="005F04DA"/>
    <w:rsid w:val="005F0514"/>
    <w:rsid w:val="005F14B2"/>
    <w:rsid w:val="005F1DE8"/>
    <w:rsid w:val="005F1E65"/>
    <w:rsid w:val="005F1ED2"/>
    <w:rsid w:val="005F202B"/>
    <w:rsid w:val="005F2034"/>
    <w:rsid w:val="005F2943"/>
    <w:rsid w:val="005F2EC0"/>
    <w:rsid w:val="005F3383"/>
    <w:rsid w:val="005F3831"/>
    <w:rsid w:val="005F396D"/>
    <w:rsid w:val="005F3D66"/>
    <w:rsid w:val="005F3F1B"/>
    <w:rsid w:val="005F4365"/>
    <w:rsid w:val="005F474D"/>
    <w:rsid w:val="005F47A4"/>
    <w:rsid w:val="005F4D6B"/>
    <w:rsid w:val="005F4E00"/>
    <w:rsid w:val="005F5A62"/>
    <w:rsid w:val="005F5A9C"/>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B42"/>
    <w:rsid w:val="00605F79"/>
    <w:rsid w:val="00606397"/>
    <w:rsid w:val="006063B6"/>
    <w:rsid w:val="00606964"/>
    <w:rsid w:val="00606B6C"/>
    <w:rsid w:val="00606DD8"/>
    <w:rsid w:val="00607C77"/>
    <w:rsid w:val="00607D29"/>
    <w:rsid w:val="00610135"/>
    <w:rsid w:val="00610137"/>
    <w:rsid w:val="0061028F"/>
    <w:rsid w:val="00610445"/>
    <w:rsid w:val="006111E9"/>
    <w:rsid w:val="00611234"/>
    <w:rsid w:val="0061131E"/>
    <w:rsid w:val="0061141E"/>
    <w:rsid w:val="0061155D"/>
    <w:rsid w:val="0061186C"/>
    <w:rsid w:val="00611B9A"/>
    <w:rsid w:val="0061247F"/>
    <w:rsid w:val="006127B0"/>
    <w:rsid w:val="006127E9"/>
    <w:rsid w:val="00612863"/>
    <w:rsid w:val="00612B4E"/>
    <w:rsid w:val="00612CC8"/>
    <w:rsid w:val="006134E7"/>
    <w:rsid w:val="00613D72"/>
    <w:rsid w:val="00613F6B"/>
    <w:rsid w:val="0061448A"/>
    <w:rsid w:val="00614F00"/>
    <w:rsid w:val="0061502F"/>
    <w:rsid w:val="006151DB"/>
    <w:rsid w:val="0061557A"/>
    <w:rsid w:val="0061574F"/>
    <w:rsid w:val="006159E4"/>
    <w:rsid w:val="00615B33"/>
    <w:rsid w:val="00616038"/>
    <w:rsid w:val="00616070"/>
    <w:rsid w:val="00616373"/>
    <w:rsid w:val="006168FA"/>
    <w:rsid w:val="00617417"/>
    <w:rsid w:val="006177D1"/>
    <w:rsid w:val="00617BC9"/>
    <w:rsid w:val="006204A5"/>
    <w:rsid w:val="00620649"/>
    <w:rsid w:val="0062093A"/>
    <w:rsid w:val="00620E17"/>
    <w:rsid w:val="0062124E"/>
    <w:rsid w:val="00621C92"/>
    <w:rsid w:val="00621FF4"/>
    <w:rsid w:val="00622234"/>
    <w:rsid w:val="00622624"/>
    <w:rsid w:val="006229C8"/>
    <w:rsid w:val="0062322C"/>
    <w:rsid w:val="0062373E"/>
    <w:rsid w:val="00623DBE"/>
    <w:rsid w:val="006244B1"/>
    <w:rsid w:val="00624600"/>
    <w:rsid w:val="006249E5"/>
    <w:rsid w:val="00624F42"/>
    <w:rsid w:val="00625428"/>
    <w:rsid w:val="0062545C"/>
    <w:rsid w:val="00626C0D"/>
    <w:rsid w:val="00626E16"/>
    <w:rsid w:val="00627034"/>
    <w:rsid w:val="00627285"/>
    <w:rsid w:val="00627325"/>
    <w:rsid w:val="006274B4"/>
    <w:rsid w:val="0062751C"/>
    <w:rsid w:val="006276A9"/>
    <w:rsid w:val="0063008A"/>
    <w:rsid w:val="00630A98"/>
    <w:rsid w:val="00630E98"/>
    <w:rsid w:val="00631259"/>
    <w:rsid w:val="00631333"/>
    <w:rsid w:val="00631C31"/>
    <w:rsid w:val="00631E70"/>
    <w:rsid w:val="00631FE8"/>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AC8"/>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A54"/>
    <w:rsid w:val="00646E06"/>
    <w:rsid w:val="00646E75"/>
    <w:rsid w:val="00647397"/>
    <w:rsid w:val="006476FB"/>
    <w:rsid w:val="006478F4"/>
    <w:rsid w:val="00647AF3"/>
    <w:rsid w:val="00647CAE"/>
    <w:rsid w:val="00647D9D"/>
    <w:rsid w:val="00650427"/>
    <w:rsid w:val="00650517"/>
    <w:rsid w:val="00650700"/>
    <w:rsid w:val="006507DC"/>
    <w:rsid w:val="00650872"/>
    <w:rsid w:val="00650DD4"/>
    <w:rsid w:val="00651140"/>
    <w:rsid w:val="00651170"/>
    <w:rsid w:val="006511B8"/>
    <w:rsid w:val="00651394"/>
    <w:rsid w:val="00651465"/>
    <w:rsid w:val="00651A12"/>
    <w:rsid w:val="00651A31"/>
    <w:rsid w:val="00651A4C"/>
    <w:rsid w:val="00651E94"/>
    <w:rsid w:val="00653279"/>
    <w:rsid w:val="00654584"/>
    <w:rsid w:val="006550A4"/>
    <w:rsid w:val="006551B4"/>
    <w:rsid w:val="006558E5"/>
    <w:rsid w:val="00655C54"/>
    <w:rsid w:val="00656666"/>
    <w:rsid w:val="0065692A"/>
    <w:rsid w:val="00657017"/>
    <w:rsid w:val="006577EB"/>
    <w:rsid w:val="00657B8D"/>
    <w:rsid w:val="00657DCD"/>
    <w:rsid w:val="00657FCF"/>
    <w:rsid w:val="006600F3"/>
    <w:rsid w:val="00660409"/>
    <w:rsid w:val="006605CF"/>
    <w:rsid w:val="00660948"/>
    <w:rsid w:val="006609F8"/>
    <w:rsid w:val="00660F8C"/>
    <w:rsid w:val="00661AAD"/>
    <w:rsid w:val="00661EBF"/>
    <w:rsid w:val="0066257A"/>
    <w:rsid w:val="00662717"/>
    <w:rsid w:val="0066277B"/>
    <w:rsid w:val="006629F5"/>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396"/>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A82"/>
    <w:rsid w:val="00684B6C"/>
    <w:rsid w:val="00684D08"/>
    <w:rsid w:val="00685163"/>
    <w:rsid w:val="00685C59"/>
    <w:rsid w:val="00685CF7"/>
    <w:rsid w:val="00685D13"/>
    <w:rsid w:val="00685F57"/>
    <w:rsid w:val="00686188"/>
    <w:rsid w:val="006862BE"/>
    <w:rsid w:val="00686FCD"/>
    <w:rsid w:val="006876C7"/>
    <w:rsid w:val="00687729"/>
    <w:rsid w:val="006878F3"/>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C08"/>
    <w:rsid w:val="00694D5D"/>
    <w:rsid w:val="00694E59"/>
    <w:rsid w:val="006955A5"/>
    <w:rsid w:val="00695E48"/>
    <w:rsid w:val="00696478"/>
    <w:rsid w:val="00696F88"/>
    <w:rsid w:val="0069733E"/>
    <w:rsid w:val="006977CC"/>
    <w:rsid w:val="006A0281"/>
    <w:rsid w:val="006A0359"/>
    <w:rsid w:val="006A1459"/>
    <w:rsid w:val="006A1830"/>
    <w:rsid w:val="006A1831"/>
    <w:rsid w:val="006A21DF"/>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591"/>
    <w:rsid w:val="006A5C86"/>
    <w:rsid w:val="006A60DA"/>
    <w:rsid w:val="006A61F2"/>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CD9"/>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20"/>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E7"/>
    <w:rsid w:val="006D135E"/>
    <w:rsid w:val="006D1429"/>
    <w:rsid w:val="006D17A4"/>
    <w:rsid w:val="006D1AB2"/>
    <w:rsid w:val="006D2351"/>
    <w:rsid w:val="006D239C"/>
    <w:rsid w:val="006D25C7"/>
    <w:rsid w:val="006D28A7"/>
    <w:rsid w:val="006D290A"/>
    <w:rsid w:val="006D3165"/>
    <w:rsid w:val="006D31C3"/>
    <w:rsid w:val="006D3C5B"/>
    <w:rsid w:val="006D3E2A"/>
    <w:rsid w:val="006D408E"/>
    <w:rsid w:val="006D42E2"/>
    <w:rsid w:val="006D4810"/>
    <w:rsid w:val="006D59EE"/>
    <w:rsid w:val="006D5AD4"/>
    <w:rsid w:val="006D6220"/>
    <w:rsid w:val="006D62AB"/>
    <w:rsid w:val="006D697C"/>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A57"/>
    <w:rsid w:val="006E412D"/>
    <w:rsid w:val="006E44A7"/>
    <w:rsid w:val="006E453B"/>
    <w:rsid w:val="006E525A"/>
    <w:rsid w:val="006E54E1"/>
    <w:rsid w:val="006E5663"/>
    <w:rsid w:val="006E5C1E"/>
    <w:rsid w:val="006E5F04"/>
    <w:rsid w:val="006E65E2"/>
    <w:rsid w:val="006E662D"/>
    <w:rsid w:val="006E6697"/>
    <w:rsid w:val="006E7085"/>
    <w:rsid w:val="006E72D4"/>
    <w:rsid w:val="006E73BD"/>
    <w:rsid w:val="006E7836"/>
    <w:rsid w:val="006E7F17"/>
    <w:rsid w:val="006F0339"/>
    <w:rsid w:val="006F0624"/>
    <w:rsid w:val="006F0CCD"/>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5576"/>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C9B"/>
    <w:rsid w:val="00713DBF"/>
    <w:rsid w:val="00713DE1"/>
    <w:rsid w:val="00713F0D"/>
    <w:rsid w:val="007140F2"/>
    <w:rsid w:val="00714266"/>
    <w:rsid w:val="007142EA"/>
    <w:rsid w:val="007149E3"/>
    <w:rsid w:val="007150C5"/>
    <w:rsid w:val="0071562B"/>
    <w:rsid w:val="00715879"/>
    <w:rsid w:val="00715F29"/>
    <w:rsid w:val="00716038"/>
    <w:rsid w:val="00716909"/>
    <w:rsid w:val="00716B79"/>
    <w:rsid w:val="00716CA0"/>
    <w:rsid w:val="00717BCF"/>
    <w:rsid w:val="0072096B"/>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5FEE"/>
    <w:rsid w:val="007264BA"/>
    <w:rsid w:val="007267AF"/>
    <w:rsid w:val="0072693B"/>
    <w:rsid w:val="00726CE6"/>
    <w:rsid w:val="00727193"/>
    <w:rsid w:val="0072798F"/>
    <w:rsid w:val="0073015E"/>
    <w:rsid w:val="00730797"/>
    <w:rsid w:val="00730D1B"/>
    <w:rsid w:val="00730DA0"/>
    <w:rsid w:val="00731071"/>
    <w:rsid w:val="00731270"/>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76"/>
    <w:rsid w:val="00735417"/>
    <w:rsid w:val="007356F9"/>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E19"/>
    <w:rsid w:val="007452A1"/>
    <w:rsid w:val="0074553D"/>
    <w:rsid w:val="00745F2E"/>
    <w:rsid w:val="00746041"/>
    <w:rsid w:val="00746A6D"/>
    <w:rsid w:val="00746FD1"/>
    <w:rsid w:val="00747D2A"/>
    <w:rsid w:val="00750299"/>
    <w:rsid w:val="007505AE"/>
    <w:rsid w:val="007505FB"/>
    <w:rsid w:val="0075063F"/>
    <w:rsid w:val="007507DC"/>
    <w:rsid w:val="00750BE6"/>
    <w:rsid w:val="00750E88"/>
    <w:rsid w:val="0075133B"/>
    <w:rsid w:val="00751627"/>
    <w:rsid w:val="00751DBC"/>
    <w:rsid w:val="00751FEE"/>
    <w:rsid w:val="007521F9"/>
    <w:rsid w:val="00752609"/>
    <w:rsid w:val="00752990"/>
    <w:rsid w:val="00752B7C"/>
    <w:rsid w:val="00752E92"/>
    <w:rsid w:val="0075322B"/>
    <w:rsid w:val="0075331B"/>
    <w:rsid w:val="00753709"/>
    <w:rsid w:val="00753FC3"/>
    <w:rsid w:val="00754132"/>
    <w:rsid w:val="00754414"/>
    <w:rsid w:val="00754D52"/>
    <w:rsid w:val="00754FA9"/>
    <w:rsid w:val="00755668"/>
    <w:rsid w:val="007558DC"/>
    <w:rsid w:val="00755FD3"/>
    <w:rsid w:val="0075603F"/>
    <w:rsid w:val="00756E3A"/>
    <w:rsid w:val="007572EB"/>
    <w:rsid w:val="00757365"/>
    <w:rsid w:val="00757372"/>
    <w:rsid w:val="007579AC"/>
    <w:rsid w:val="00757C45"/>
    <w:rsid w:val="00757EAF"/>
    <w:rsid w:val="00757F71"/>
    <w:rsid w:val="007605E9"/>
    <w:rsid w:val="00760709"/>
    <w:rsid w:val="00760932"/>
    <w:rsid w:val="007619AD"/>
    <w:rsid w:val="00761A80"/>
    <w:rsid w:val="00761AAD"/>
    <w:rsid w:val="00761C08"/>
    <w:rsid w:val="00761F36"/>
    <w:rsid w:val="00762087"/>
    <w:rsid w:val="007626DE"/>
    <w:rsid w:val="00762E47"/>
    <w:rsid w:val="00762EA6"/>
    <w:rsid w:val="00764114"/>
    <w:rsid w:val="00764778"/>
    <w:rsid w:val="00764ECF"/>
    <w:rsid w:val="00765421"/>
    <w:rsid w:val="0076546D"/>
    <w:rsid w:val="00765C63"/>
    <w:rsid w:val="00765E08"/>
    <w:rsid w:val="00766479"/>
    <w:rsid w:val="00766A2B"/>
    <w:rsid w:val="00766AE2"/>
    <w:rsid w:val="00766B67"/>
    <w:rsid w:val="00766DDD"/>
    <w:rsid w:val="007670F0"/>
    <w:rsid w:val="007704DE"/>
    <w:rsid w:val="007709CD"/>
    <w:rsid w:val="00770C60"/>
    <w:rsid w:val="00770E78"/>
    <w:rsid w:val="00771CCA"/>
    <w:rsid w:val="00771D69"/>
    <w:rsid w:val="007726A7"/>
    <w:rsid w:val="007726F1"/>
    <w:rsid w:val="0077302C"/>
    <w:rsid w:val="00773B75"/>
    <w:rsid w:val="00773D5E"/>
    <w:rsid w:val="007742C2"/>
    <w:rsid w:val="007743F6"/>
    <w:rsid w:val="00775C1B"/>
    <w:rsid w:val="007763AA"/>
    <w:rsid w:val="007764EE"/>
    <w:rsid w:val="00776DD5"/>
    <w:rsid w:val="00776FEC"/>
    <w:rsid w:val="00777437"/>
    <w:rsid w:val="007775C2"/>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55B"/>
    <w:rsid w:val="00787980"/>
    <w:rsid w:val="00787E3B"/>
    <w:rsid w:val="00787EC1"/>
    <w:rsid w:val="0079028B"/>
    <w:rsid w:val="00790A2D"/>
    <w:rsid w:val="00790B4E"/>
    <w:rsid w:val="00790CB5"/>
    <w:rsid w:val="00790E56"/>
    <w:rsid w:val="00791A3F"/>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E04"/>
    <w:rsid w:val="007A0758"/>
    <w:rsid w:val="007A08A2"/>
    <w:rsid w:val="007A08A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C89"/>
    <w:rsid w:val="007A4E4B"/>
    <w:rsid w:val="007A5394"/>
    <w:rsid w:val="007A5A43"/>
    <w:rsid w:val="007A5AA9"/>
    <w:rsid w:val="007A68BF"/>
    <w:rsid w:val="007A6E31"/>
    <w:rsid w:val="007A7007"/>
    <w:rsid w:val="007A7ACB"/>
    <w:rsid w:val="007B0BEC"/>
    <w:rsid w:val="007B138C"/>
    <w:rsid w:val="007B13AA"/>
    <w:rsid w:val="007B221C"/>
    <w:rsid w:val="007B291C"/>
    <w:rsid w:val="007B34A4"/>
    <w:rsid w:val="007B3E89"/>
    <w:rsid w:val="007B4E24"/>
    <w:rsid w:val="007B528E"/>
    <w:rsid w:val="007B5509"/>
    <w:rsid w:val="007B621C"/>
    <w:rsid w:val="007B64B7"/>
    <w:rsid w:val="007B692F"/>
    <w:rsid w:val="007B6A58"/>
    <w:rsid w:val="007B6F23"/>
    <w:rsid w:val="007B74A3"/>
    <w:rsid w:val="007B75FE"/>
    <w:rsid w:val="007B7756"/>
    <w:rsid w:val="007B7F8A"/>
    <w:rsid w:val="007C06A8"/>
    <w:rsid w:val="007C0B2C"/>
    <w:rsid w:val="007C103D"/>
    <w:rsid w:val="007C1079"/>
    <w:rsid w:val="007C14EE"/>
    <w:rsid w:val="007C1537"/>
    <w:rsid w:val="007C1E94"/>
    <w:rsid w:val="007C25C9"/>
    <w:rsid w:val="007C2D23"/>
    <w:rsid w:val="007C2F60"/>
    <w:rsid w:val="007C2F71"/>
    <w:rsid w:val="007C335A"/>
    <w:rsid w:val="007C3D12"/>
    <w:rsid w:val="007C3E71"/>
    <w:rsid w:val="007C48A8"/>
    <w:rsid w:val="007C4900"/>
    <w:rsid w:val="007C4DAA"/>
    <w:rsid w:val="007C53D3"/>
    <w:rsid w:val="007C5C32"/>
    <w:rsid w:val="007C5CF0"/>
    <w:rsid w:val="007C5FFF"/>
    <w:rsid w:val="007C61DB"/>
    <w:rsid w:val="007C6201"/>
    <w:rsid w:val="007C686D"/>
    <w:rsid w:val="007C6927"/>
    <w:rsid w:val="007C6D5A"/>
    <w:rsid w:val="007C7250"/>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6F6"/>
    <w:rsid w:val="007D512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118B"/>
    <w:rsid w:val="007E16D9"/>
    <w:rsid w:val="007E2077"/>
    <w:rsid w:val="007E28E0"/>
    <w:rsid w:val="007E28E3"/>
    <w:rsid w:val="007E2EF9"/>
    <w:rsid w:val="007E3174"/>
    <w:rsid w:val="007E34E3"/>
    <w:rsid w:val="007E38D7"/>
    <w:rsid w:val="007E3A05"/>
    <w:rsid w:val="007E3B85"/>
    <w:rsid w:val="007E3DB5"/>
    <w:rsid w:val="007E3ED4"/>
    <w:rsid w:val="007E3F7A"/>
    <w:rsid w:val="007E432B"/>
    <w:rsid w:val="007E460A"/>
    <w:rsid w:val="007E5271"/>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1254"/>
    <w:rsid w:val="007F13D7"/>
    <w:rsid w:val="007F1C18"/>
    <w:rsid w:val="007F237F"/>
    <w:rsid w:val="007F26EC"/>
    <w:rsid w:val="007F29B7"/>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1EC"/>
    <w:rsid w:val="007F6371"/>
    <w:rsid w:val="007F6495"/>
    <w:rsid w:val="007F6689"/>
    <w:rsid w:val="007F677D"/>
    <w:rsid w:val="007F70A4"/>
    <w:rsid w:val="007F72B6"/>
    <w:rsid w:val="007F7382"/>
    <w:rsid w:val="007F7471"/>
    <w:rsid w:val="007F750B"/>
    <w:rsid w:val="007F7634"/>
    <w:rsid w:val="007F7944"/>
    <w:rsid w:val="007F79CD"/>
    <w:rsid w:val="007F7A0F"/>
    <w:rsid w:val="007F7E98"/>
    <w:rsid w:val="007F7F8D"/>
    <w:rsid w:val="00800FAC"/>
    <w:rsid w:val="008011A7"/>
    <w:rsid w:val="00801A7B"/>
    <w:rsid w:val="00801B18"/>
    <w:rsid w:val="00801DBA"/>
    <w:rsid w:val="008021B6"/>
    <w:rsid w:val="008022F5"/>
    <w:rsid w:val="008029AE"/>
    <w:rsid w:val="00802C2D"/>
    <w:rsid w:val="008030A2"/>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ACB"/>
    <w:rsid w:val="00811BDE"/>
    <w:rsid w:val="00811C4B"/>
    <w:rsid w:val="008122F5"/>
    <w:rsid w:val="00812818"/>
    <w:rsid w:val="008134ED"/>
    <w:rsid w:val="00813673"/>
    <w:rsid w:val="0081451D"/>
    <w:rsid w:val="00814776"/>
    <w:rsid w:val="00814F1B"/>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229"/>
    <w:rsid w:val="008216E6"/>
    <w:rsid w:val="00822012"/>
    <w:rsid w:val="0082214B"/>
    <w:rsid w:val="008222A3"/>
    <w:rsid w:val="008222E3"/>
    <w:rsid w:val="00822CDE"/>
    <w:rsid w:val="00822EB2"/>
    <w:rsid w:val="0082323E"/>
    <w:rsid w:val="00823565"/>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30103"/>
    <w:rsid w:val="008303F2"/>
    <w:rsid w:val="008303FB"/>
    <w:rsid w:val="00831007"/>
    <w:rsid w:val="0083110C"/>
    <w:rsid w:val="008314E4"/>
    <w:rsid w:val="0083166C"/>
    <w:rsid w:val="00831A43"/>
    <w:rsid w:val="00831E21"/>
    <w:rsid w:val="00831F7A"/>
    <w:rsid w:val="00832BDE"/>
    <w:rsid w:val="00832CDC"/>
    <w:rsid w:val="00832ED2"/>
    <w:rsid w:val="00833693"/>
    <w:rsid w:val="00833C75"/>
    <w:rsid w:val="0083482A"/>
    <w:rsid w:val="00834873"/>
    <w:rsid w:val="00834C5D"/>
    <w:rsid w:val="00835106"/>
    <w:rsid w:val="00835352"/>
    <w:rsid w:val="00835B57"/>
    <w:rsid w:val="00836448"/>
    <w:rsid w:val="00836626"/>
    <w:rsid w:val="00836B47"/>
    <w:rsid w:val="00837381"/>
    <w:rsid w:val="008376E7"/>
    <w:rsid w:val="008378FC"/>
    <w:rsid w:val="00837B00"/>
    <w:rsid w:val="00837D26"/>
    <w:rsid w:val="00837EB4"/>
    <w:rsid w:val="008401D6"/>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B4"/>
    <w:rsid w:val="00842FE0"/>
    <w:rsid w:val="00843367"/>
    <w:rsid w:val="008440FA"/>
    <w:rsid w:val="0084415E"/>
    <w:rsid w:val="008444F9"/>
    <w:rsid w:val="008448D1"/>
    <w:rsid w:val="00844A0F"/>
    <w:rsid w:val="00844E10"/>
    <w:rsid w:val="00844EA3"/>
    <w:rsid w:val="00844ED4"/>
    <w:rsid w:val="00845064"/>
    <w:rsid w:val="008459D5"/>
    <w:rsid w:val="00845CDE"/>
    <w:rsid w:val="00845D4F"/>
    <w:rsid w:val="00846161"/>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9B4"/>
    <w:rsid w:val="0085352E"/>
    <w:rsid w:val="008537A1"/>
    <w:rsid w:val="008537C0"/>
    <w:rsid w:val="00853FFE"/>
    <w:rsid w:val="008547AE"/>
    <w:rsid w:val="0085498E"/>
    <w:rsid w:val="00854BDA"/>
    <w:rsid w:val="008552E2"/>
    <w:rsid w:val="00855690"/>
    <w:rsid w:val="00855746"/>
    <w:rsid w:val="00855F51"/>
    <w:rsid w:val="008566D2"/>
    <w:rsid w:val="008567D3"/>
    <w:rsid w:val="00856D48"/>
    <w:rsid w:val="00857A1F"/>
    <w:rsid w:val="00857ABD"/>
    <w:rsid w:val="00857C71"/>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1AE"/>
    <w:rsid w:val="00866251"/>
    <w:rsid w:val="008666D1"/>
    <w:rsid w:val="00866718"/>
    <w:rsid w:val="008667BC"/>
    <w:rsid w:val="008667E2"/>
    <w:rsid w:val="00866B4D"/>
    <w:rsid w:val="00866C56"/>
    <w:rsid w:val="00866E96"/>
    <w:rsid w:val="0086744F"/>
    <w:rsid w:val="00867B68"/>
    <w:rsid w:val="008700F4"/>
    <w:rsid w:val="0087013B"/>
    <w:rsid w:val="0087083B"/>
    <w:rsid w:val="008709BA"/>
    <w:rsid w:val="00870A83"/>
    <w:rsid w:val="00870BB2"/>
    <w:rsid w:val="00870FD9"/>
    <w:rsid w:val="00871390"/>
    <w:rsid w:val="008714A1"/>
    <w:rsid w:val="00871E13"/>
    <w:rsid w:val="00872029"/>
    <w:rsid w:val="00872086"/>
    <w:rsid w:val="0087220C"/>
    <w:rsid w:val="008730D7"/>
    <w:rsid w:val="008731D1"/>
    <w:rsid w:val="00874036"/>
    <w:rsid w:val="00874211"/>
    <w:rsid w:val="0087427E"/>
    <w:rsid w:val="008752FB"/>
    <w:rsid w:val="00875455"/>
    <w:rsid w:val="008755C6"/>
    <w:rsid w:val="008758CF"/>
    <w:rsid w:val="00875949"/>
    <w:rsid w:val="00875966"/>
    <w:rsid w:val="00875C67"/>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9B"/>
    <w:rsid w:val="008813B7"/>
    <w:rsid w:val="008813BA"/>
    <w:rsid w:val="0088160F"/>
    <w:rsid w:val="00881682"/>
    <w:rsid w:val="00881741"/>
    <w:rsid w:val="00881C82"/>
    <w:rsid w:val="00881CD3"/>
    <w:rsid w:val="008827AD"/>
    <w:rsid w:val="008829FB"/>
    <w:rsid w:val="00882DD4"/>
    <w:rsid w:val="00883486"/>
    <w:rsid w:val="008836A7"/>
    <w:rsid w:val="008838E2"/>
    <w:rsid w:val="00883CED"/>
    <w:rsid w:val="00883D58"/>
    <w:rsid w:val="00884938"/>
    <w:rsid w:val="00884CEA"/>
    <w:rsid w:val="0088556A"/>
    <w:rsid w:val="00885DB3"/>
    <w:rsid w:val="00886145"/>
    <w:rsid w:val="008863CE"/>
    <w:rsid w:val="00886512"/>
    <w:rsid w:val="00886BEC"/>
    <w:rsid w:val="00886C7B"/>
    <w:rsid w:val="00886ED5"/>
    <w:rsid w:val="0088772F"/>
    <w:rsid w:val="00887C45"/>
    <w:rsid w:val="00887EE3"/>
    <w:rsid w:val="0089001B"/>
    <w:rsid w:val="00890783"/>
    <w:rsid w:val="00891792"/>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D8"/>
    <w:rsid w:val="008A3734"/>
    <w:rsid w:val="008A3B1E"/>
    <w:rsid w:val="008A3CFD"/>
    <w:rsid w:val="008A3EE4"/>
    <w:rsid w:val="008A44FB"/>
    <w:rsid w:val="008A4768"/>
    <w:rsid w:val="008A4785"/>
    <w:rsid w:val="008A4855"/>
    <w:rsid w:val="008A4B5F"/>
    <w:rsid w:val="008A50EF"/>
    <w:rsid w:val="008A5419"/>
    <w:rsid w:val="008A5C75"/>
    <w:rsid w:val="008A5E3E"/>
    <w:rsid w:val="008A5E82"/>
    <w:rsid w:val="008A6233"/>
    <w:rsid w:val="008A6288"/>
    <w:rsid w:val="008A6421"/>
    <w:rsid w:val="008A6776"/>
    <w:rsid w:val="008A6BD4"/>
    <w:rsid w:val="008A6BDC"/>
    <w:rsid w:val="008A6F15"/>
    <w:rsid w:val="008A762F"/>
    <w:rsid w:val="008A7A49"/>
    <w:rsid w:val="008A7F57"/>
    <w:rsid w:val="008B0213"/>
    <w:rsid w:val="008B0601"/>
    <w:rsid w:val="008B0F35"/>
    <w:rsid w:val="008B1051"/>
    <w:rsid w:val="008B11F3"/>
    <w:rsid w:val="008B12E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6109"/>
    <w:rsid w:val="008B6BDD"/>
    <w:rsid w:val="008B6D75"/>
    <w:rsid w:val="008B7087"/>
    <w:rsid w:val="008B71B5"/>
    <w:rsid w:val="008B7482"/>
    <w:rsid w:val="008B7A69"/>
    <w:rsid w:val="008B7F5D"/>
    <w:rsid w:val="008B7FE6"/>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6F4"/>
    <w:rsid w:val="008C7CC9"/>
    <w:rsid w:val="008D069A"/>
    <w:rsid w:val="008D06D0"/>
    <w:rsid w:val="008D07F3"/>
    <w:rsid w:val="008D0F24"/>
    <w:rsid w:val="008D1166"/>
    <w:rsid w:val="008D169B"/>
    <w:rsid w:val="008D19EE"/>
    <w:rsid w:val="008D1EBB"/>
    <w:rsid w:val="008D2150"/>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49E3"/>
    <w:rsid w:val="008E53D1"/>
    <w:rsid w:val="008E569A"/>
    <w:rsid w:val="008E5A0F"/>
    <w:rsid w:val="008E5D59"/>
    <w:rsid w:val="008E6576"/>
    <w:rsid w:val="008E69AE"/>
    <w:rsid w:val="008E6D6C"/>
    <w:rsid w:val="008E6DE3"/>
    <w:rsid w:val="008E6EF3"/>
    <w:rsid w:val="008F00AF"/>
    <w:rsid w:val="008F01CA"/>
    <w:rsid w:val="008F0232"/>
    <w:rsid w:val="008F118B"/>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1BE"/>
    <w:rsid w:val="008F53DC"/>
    <w:rsid w:val="008F5A5C"/>
    <w:rsid w:val="008F5EC8"/>
    <w:rsid w:val="008F63D5"/>
    <w:rsid w:val="008F67B0"/>
    <w:rsid w:val="008F6A20"/>
    <w:rsid w:val="008F6A58"/>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08E"/>
    <w:rsid w:val="009033A2"/>
    <w:rsid w:val="00903540"/>
    <w:rsid w:val="00903743"/>
    <w:rsid w:val="00903DAF"/>
    <w:rsid w:val="0090423E"/>
    <w:rsid w:val="0090458C"/>
    <w:rsid w:val="009045B2"/>
    <w:rsid w:val="00904AF3"/>
    <w:rsid w:val="009051EF"/>
    <w:rsid w:val="00905CCA"/>
    <w:rsid w:val="00906C23"/>
    <w:rsid w:val="00906E43"/>
    <w:rsid w:val="009110B4"/>
    <w:rsid w:val="009112E8"/>
    <w:rsid w:val="00911369"/>
    <w:rsid w:val="00911A11"/>
    <w:rsid w:val="00911E56"/>
    <w:rsid w:val="00912326"/>
    <w:rsid w:val="00912372"/>
    <w:rsid w:val="009123C5"/>
    <w:rsid w:val="0091369A"/>
    <w:rsid w:val="00913BC7"/>
    <w:rsid w:val="00913E50"/>
    <w:rsid w:val="00914440"/>
    <w:rsid w:val="009145CC"/>
    <w:rsid w:val="00914A35"/>
    <w:rsid w:val="00915129"/>
    <w:rsid w:val="00915460"/>
    <w:rsid w:val="009156AB"/>
    <w:rsid w:val="0091586C"/>
    <w:rsid w:val="009158D3"/>
    <w:rsid w:val="00915915"/>
    <w:rsid w:val="0091598F"/>
    <w:rsid w:val="00915CDC"/>
    <w:rsid w:val="0091600B"/>
    <w:rsid w:val="0091656F"/>
    <w:rsid w:val="00916577"/>
    <w:rsid w:val="00916ED9"/>
    <w:rsid w:val="009170C9"/>
    <w:rsid w:val="009175E6"/>
    <w:rsid w:val="0091764F"/>
    <w:rsid w:val="00917B19"/>
    <w:rsid w:val="00917B78"/>
    <w:rsid w:val="00917C0F"/>
    <w:rsid w:val="00917E56"/>
    <w:rsid w:val="00917F8E"/>
    <w:rsid w:val="00920014"/>
    <w:rsid w:val="00920782"/>
    <w:rsid w:val="0092144F"/>
    <w:rsid w:val="00921B0A"/>
    <w:rsid w:val="00921DE6"/>
    <w:rsid w:val="00921F2E"/>
    <w:rsid w:val="00921FB7"/>
    <w:rsid w:val="00922716"/>
    <w:rsid w:val="009227D8"/>
    <w:rsid w:val="009227E7"/>
    <w:rsid w:val="00922C25"/>
    <w:rsid w:val="00922D65"/>
    <w:rsid w:val="0092342A"/>
    <w:rsid w:val="00923473"/>
    <w:rsid w:val="009236DC"/>
    <w:rsid w:val="00923D36"/>
    <w:rsid w:val="00924145"/>
    <w:rsid w:val="00925B81"/>
    <w:rsid w:val="00925CEC"/>
    <w:rsid w:val="00925E77"/>
    <w:rsid w:val="0092635A"/>
    <w:rsid w:val="009267A0"/>
    <w:rsid w:val="00926EEB"/>
    <w:rsid w:val="009271B9"/>
    <w:rsid w:val="00927627"/>
    <w:rsid w:val="009279D4"/>
    <w:rsid w:val="00927E90"/>
    <w:rsid w:val="00927FA1"/>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47B"/>
    <w:rsid w:val="00935661"/>
    <w:rsid w:val="00935B9A"/>
    <w:rsid w:val="00935E4C"/>
    <w:rsid w:val="00936046"/>
    <w:rsid w:val="009361D6"/>
    <w:rsid w:val="0093620A"/>
    <w:rsid w:val="00936502"/>
    <w:rsid w:val="00936792"/>
    <w:rsid w:val="00936A27"/>
    <w:rsid w:val="009370B6"/>
    <w:rsid w:val="00937269"/>
    <w:rsid w:val="00937916"/>
    <w:rsid w:val="00937A33"/>
    <w:rsid w:val="00937CF0"/>
    <w:rsid w:val="00937D62"/>
    <w:rsid w:val="00937E80"/>
    <w:rsid w:val="0094018E"/>
    <w:rsid w:val="009404D5"/>
    <w:rsid w:val="00940646"/>
    <w:rsid w:val="009406E9"/>
    <w:rsid w:val="00940DA1"/>
    <w:rsid w:val="00940EB4"/>
    <w:rsid w:val="00941458"/>
    <w:rsid w:val="00941AD0"/>
    <w:rsid w:val="00942479"/>
    <w:rsid w:val="0094264F"/>
    <w:rsid w:val="009427D9"/>
    <w:rsid w:val="009427EC"/>
    <w:rsid w:val="009429CC"/>
    <w:rsid w:val="00942F44"/>
    <w:rsid w:val="00943167"/>
    <w:rsid w:val="009435E6"/>
    <w:rsid w:val="00944791"/>
    <w:rsid w:val="00944BF1"/>
    <w:rsid w:val="00944EA1"/>
    <w:rsid w:val="00945239"/>
    <w:rsid w:val="00945CDA"/>
    <w:rsid w:val="0094624D"/>
    <w:rsid w:val="0094665F"/>
    <w:rsid w:val="0094672C"/>
    <w:rsid w:val="009468D8"/>
    <w:rsid w:val="00946BEE"/>
    <w:rsid w:val="009479CA"/>
    <w:rsid w:val="0095041A"/>
    <w:rsid w:val="00950D30"/>
    <w:rsid w:val="00951291"/>
    <w:rsid w:val="00951584"/>
    <w:rsid w:val="0095234C"/>
    <w:rsid w:val="00953096"/>
    <w:rsid w:val="00953878"/>
    <w:rsid w:val="009538B7"/>
    <w:rsid w:val="00953A7B"/>
    <w:rsid w:val="00954619"/>
    <w:rsid w:val="00954F48"/>
    <w:rsid w:val="00955034"/>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4"/>
    <w:rsid w:val="00962989"/>
    <w:rsid w:val="00962E5D"/>
    <w:rsid w:val="009635B5"/>
    <w:rsid w:val="00963662"/>
    <w:rsid w:val="00963A4D"/>
    <w:rsid w:val="00963E09"/>
    <w:rsid w:val="00964502"/>
    <w:rsid w:val="009646FF"/>
    <w:rsid w:val="00964817"/>
    <w:rsid w:val="009651F7"/>
    <w:rsid w:val="0096547A"/>
    <w:rsid w:val="00965557"/>
    <w:rsid w:val="009660DF"/>
    <w:rsid w:val="00966238"/>
    <w:rsid w:val="009665BE"/>
    <w:rsid w:val="00966C5C"/>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32CF"/>
    <w:rsid w:val="00973D88"/>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C85"/>
    <w:rsid w:val="009830D8"/>
    <w:rsid w:val="009831C4"/>
    <w:rsid w:val="00983CB4"/>
    <w:rsid w:val="009845C3"/>
    <w:rsid w:val="009848B8"/>
    <w:rsid w:val="0098523E"/>
    <w:rsid w:val="00985A1D"/>
    <w:rsid w:val="00985BC7"/>
    <w:rsid w:val="00985FBF"/>
    <w:rsid w:val="00985FFE"/>
    <w:rsid w:val="009860A7"/>
    <w:rsid w:val="00986432"/>
    <w:rsid w:val="009864FA"/>
    <w:rsid w:val="009865DF"/>
    <w:rsid w:val="00986C52"/>
    <w:rsid w:val="00987449"/>
    <w:rsid w:val="0098761C"/>
    <w:rsid w:val="00987A61"/>
    <w:rsid w:val="00987DF6"/>
    <w:rsid w:val="00987EFA"/>
    <w:rsid w:val="00987FAA"/>
    <w:rsid w:val="00990228"/>
    <w:rsid w:val="0099056B"/>
    <w:rsid w:val="009906EC"/>
    <w:rsid w:val="00990807"/>
    <w:rsid w:val="009908E2"/>
    <w:rsid w:val="00990FB6"/>
    <w:rsid w:val="00991450"/>
    <w:rsid w:val="009917EF"/>
    <w:rsid w:val="00991BB8"/>
    <w:rsid w:val="00992728"/>
    <w:rsid w:val="009928DF"/>
    <w:rsid w:val="00993696"/>
    <w:rsid w:val="009938C5"/>
    <w:rsid w:val="00993A69"/>
    <w:rsid w:val="00993D71"/>
    <w:rsid w:val="009943D0"/>
    <w:rsid w:val="00994540"/>
    <w:rsid w:val="009947AD"/>
    <w:rsid w:val="00994B39"/>
    <w:rsid w:val="00994E04"/>
    <w:rsid w:val="0099508C"/>
    <w:rsid w:val="00995128"/>
    <w:rsid w:val="0099520F"/>
    <w:rsid w:val="00995339"/>
    <w:rsid w:val="00995394"/>
    <w:rsid w:val="009953B8"/>
    <w:rsid w:val="00995C1C"/>
    <w:rsid w:val="009961C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806"/>
    <w:rsid w:val="009A2BCA"/>
    <w:rsid w:val="009A2CCB"/>
    <w:rsid w:val="009A2F05"/>
    <w:rsid w:val="009A3298"/>
    <w:rsid w:val="009A330C"/>
    <w:rsid w:val="009A3404"/>
    <w:rsid w:val="009A351F"/>
    <w:rsid w:val="009A36AD"/>
    <w:rsid w:val="009A3E1F"/>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242"/>
    <w:rsid w:val="009C3492"/>
    <w:rsid w:val="009C3558"/>
    <w:rsid w:val="009C4022"/>
    <w:rsid w:val="009C40E5"/>
    <w:rsid w:val="009C4755"/>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75C"/>
    <w:rsid w:val="009D184B"/>
    <w:rsid w:val="009D1B68"/>
    <w:rsid w:val="009D2371"/>
    <w:rsid w:val="009D2425"/>
    <w:rsid w:val="009D2744"/>
    <w:rsid w:val="009D2961"/>
    <w:rsid w:val="009D2C68"/>
    <w:rsid w:val="009D30FC"/>
    <w:rsid w:val="009D35BD"/>
    <w:rsid w:val="009D35EC"/>
    <w:rsid w:val="009D377A"/>
    <w:rsid w:val="009D3A23"/>
    <w:rsid w:val="009D3A2D"/>
    <w:rsid w:val="009D3BC5"/>
    <w:rsid w:val="009D4BC9"/>
    <w:rsid w:val="009D530B"/>
    <w:rsid w:val="009D57B8"/>
    <w:rsid w:val="009D5855"/>
    <w:rsid w:val="009D58F3"/>
    <w:rsid w:val="009D5AB7"/>
    <w:rsid w:val="009D5AE9"/>
    <w:rsid w:val="009D5C88"/>
    <w:rsid w:val="009D61A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298"/>
    <w:rsid w:val="009E291C"/>
    <w:rsid w:val="009E2A88"/>
    <w:rsid w:val="009E32C6"/>
    <w:rsid w:val="009E4360"/>
    <w:rsid w:val="009E4618"/>
    <w:rsid w:val="009E4F63"/>
    <w:rsid w:val="009E52DA"/>
    <w:rsid w:val="009E57D3"/>
    <w:rsid w:val="009E5DC1"/>
    <w:rsid w:val="009E6373"/>
    <w:rsid w:val="009E6689"/>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9E2"/>
    <w:rsid w:val="00A06AE1"/>
    <w:rsid w:val="00A06E68"/>
    <w:rsid w:val="00A07369"/>
    <w:rsid w:val="00A07784"/>
    <w:rsid w:val="00A0782B"/>
    <w:rsid w:val="00A07E8A"/>
    <w:rsid w:val="00A1011E"/>
    <w:rsid w:val="00A107B6"/>
    <w:rsid w:val="00A107FA"/>
    <w:rsid w:val="00A10A06"/>
    <w:rsid w:val="00A10F8F"/>
    <w:rsid w:val="00A111EE"/>
    <w:rsid w:val="00A11A09"/>
    <w:rsid w:val="00A12079"/>
    <w:rsid w:val="00A128B8"/>
    <w:rsid w:val="00A12B48"/>
    <w:rsid w:val="00A13005"/>
    <w:rsid w:val="00A1334A"/>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4E1"/>
    <w:rsid w:val="00A235F9"/>
    <w:rsid w:val="00A238D3"/>
    <w:rsid w:val="00A23B27"/>
    <w:rsid w:val="00A24024"/>
    <w:rsid w:val="00A2406C"/>
    <w:rsid w:val="00A24194"/>
    <w:rsid w:val="00A24210"/>
    <w:rsid w:val="00A2482D"/>
    <w:rsid w:val="00A24BB3"/>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002"/>
    <w:rsid w:val="00A34211"/>
    <w:rsid w:val="00A34233"/>
    <w:rsid w:val="00A344B1"/>
    <w:rsid w:val="00A34BB4"/>
    <w:rsid w:val="00A34BE2"/>
    <w:rsid w:val="00A34CB2"/>
    <w:rsid w:val="00A35145"/>
    <w:rsid w:val="00A35641"/>
    <w:rsid w:val="00A35BAC"/>
    <w:rsid w:val="00A36214"/>
    <w:rsid w:val="00A366C6"/>
    <w:rsid w:val="00A36B2F"/>
    <w:rsid w:val="00A401C7"/>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4237"/>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707"/>
    <w:rsid w:val="00A65893"/>
    <w:rsid w:val="00A65EAF"/>
    <w:rsid w:val="00A66092"/>
    <w:rsid w:val="00A661A1"/>
    <w:rsid w:val="00A662FB"/>
    <w:rsid w:val="00A66377"/>
    <w:rsid w:val="00A66594"/>
    <w:rsid w:val="00A66C68"/>
    <w:rsid w:val="00A67691"/>
    <w:rsid w:val="00A677E7"/>
    <w:rsid w:val="00A67B86"/>
    <w:rsid w:val="00A70ED1"/>
    <w:rsid w:val="00A717CE"/>
    <w:rsid w:val="00A71D6C"/>
    <w:rsid w:val="00A7213C"/>
    <w:rsid w:val="00A724D4"/>
    <w:rsid w:val="00A72736"/>
    <w:rsid w:val="00A729EE"/>
    <w:rsid w:val="00A72AD0"/>
    <w:rsid w:val="00A72D75"/>
    <w:rsid w:val="00A72D83"/>
    <w:rsid w:val="00A731D3"/>
    <w:rsid w:val="00A737E3"/>
    <w:rsid w:val="00A73BD8"/>
    <w:rsid w:val="00A74353"/>
    <w:rsid w:val="00A747D9"/>
    <w:rsid w:val="00A74B66"/>
    <w:rsid w:val="00A74B98"/>
    <w:rsid w:val="00A755AD"/>
    <w:rsid w:val="00A759F2"/>
    <w:rsid w:val="00A75AF6"/>
    <w:rsid w:val="00A75D3D"/>
    <w:rsid w:val="00A76EE2"/>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297"/>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C61"/>
    <w:rsid w:val="00A9504D"/>
    <w:rsid w:val="00A955B9"/>
    <w:rsid w:val="00A95ABF"/>
    <w:rsid w:val="00A95C02"/>
    <w:rsid w:val="00A960A6"/>
    <w:rsid w:val="00A9654E"/>
    <w:rsid w:val="00A96716"/>
    <w:rsid w:val="00A971EB"/>
    <w:rsid w:val="00A9724B"/>
    <w:rsid w:val="00A97271"/>
    <w:rsid w:val="00A972C8"/>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6953"/>
    <w:rsid w:val="00AA7CE3"/>
    <w:rsid w:val="00AA7F08"/>
    <w:rsid w:val="00AB041B"/>
    <w:rsid w:val="00AB0867"/>
    <w:rsid w:val="00AB0900"/>
    <w:rsid w:val="00AB0BEB"/>
    <w:rsid w:val="00AB0D1B"/>
    <w:rsid w:val="00AB0E12"/>
    <w:rsid w:val="00AB23AA"/>
    <w:rsid w:val="00AB2AFB"/>
    <w:rsid w:val="00AB34A2"/>
    <w:rsid w:val="00AB3864"/>
    <w:rsid w:val="00AB39C3"/>
    <w:rsid w:val="00AB3C53"/>
    <w:rsid w:val="00AB4242"/>
    <w:rsid w:val="00AB4343"/>
    <w:rsid w:val="00AB43B6"/>
    <w:rsid w:val="00AB44C2"/>
    <w:rsid w:val="00AB487A"/>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8C1"/>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141"/>
    <w:rsid w:val="00AD01A3"/>
    <w:rsid w:val="00AD02A6"/>
    <w:rsid w:val="00AD0412"/>
    <w:rsid w:val="00AD16A9"/>
    <w:rsid w:val="00AD1D7A"/>
    <w:rsid w:val="00AD239C"/>
    <w:rsid w:val="00AD28EF"/>
    <w:rsid w:val="00AD2FE8"/>
    <w:rsid w:val="00AD34EC"/>
    <w:rsid w:val="00AD3782"/>
    <w:rsid w:val="00AD3819"/>
    <w:rsid w:val="00AD39D7"/>
    <w:rsid w:val="00AD3BCB"/>
    <w:rsid w:val="00AD4364"/>
    <w:rsid w:val="00AD57DD"/>
    <w:rsid w:val="00AD5D35"/>
    <w:rsid w:val="00AD60A2"/>
    <w:rsid w:val="00AD6249"/>
    <w:rsid w:val="00AD653D"/>
    <w:rsid w:val="00AD6743"/>
    <w:rsid w:val="00AE01D7"/>
    <w:rsid w:val="00AE081A"/>
    <w:rsid w:val="00AE0882"/>
    <w:rsid w:val="00AE0A16"/>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0D"/>
    <w:rsid w:val="00AE6FFE"/>
    <w:rsid w:val="00AE70B9"/>
    <w:rsid w:val="00AE7C71"/>
    <w:rsid w:val="00AE7F34"/>
    <w:rsid w:val="00AF00D6"/>
    <w:rsid w:val="00AF035C"/>
    <w:rsid w:val="00AF0535"/>
    <w:rsid w:val="00AF0854"/>
    <w:rsid w:val="00AF08EB"/>
    <w:rsid w:val="00AF0A90"/>
    <w:rsid w:val="00AF0B74"/>
    <w:rsid w:val="00AF14D2"/>
    <w:rsid w:val="00AF186C"/>
    <w:rsid w:val="00AF2BF4"/>
    <w:rsid w:val="00AF3339"/>
    <w:rsid w:val="00AF3579"/>
    <w:rsid w:val="00AF370E"/>
    <w:rsid w:val="00AF3C46"/>
    <w:rsid w:val="00AF3E95"/>
    <w:rsid w:val="00AF3EFA"/>
    <w:rsid w:val="00AF412D"/>
    <w:rsid w:val="00AF4A27"/>
    <w:rsid w:val="00AF4FB6"/>
    <w:rsid w:val="00AF522C"/>
    <w:rsid w:val="00AF5B11"/>
    <w:rsid w:val="00AF5CF3"/>
    <w:rsid w:val="00AF5DAA"/>
    <w:rsid w:val="00AF6C17"/>
    <w:rsid w:val="00AF6EF3"/>
    <w:rsid w:val="00AF7064"/>
    <w:rsid w:val="00AF7539"/>
    <w:rsid w:val="00AF7C43"/>
    <w:rsid w:val="00AF7D9D"/>
    <w:rsid w:val="00AF7FEB"/>
    <w:rsid w:val="00B00218"/>
    <w:rsid w:val="00B007A2"/>
    <w:rsid w:val="00B00F75"/>
    <w:rsid w:val="00B01301"/>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2BE"/>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06D"/>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AAD"/>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5F6C"/>
    <w:rsid w:val="00B467CB"/>
    <w:rsid w:val="00B46D69"/>
    <w:rsid w:val="00B470EF"/>
    <w:rsid w:val="00B471AE"/>
    <w:rsid w:val="00B47427"/>
    <w:rsid w:val="00B47509"/>
    <w:rsid w:val="00B4779B"/>
    <w:rsid w:val="00B4799E"/>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84C"/>
    <w:rsid w:val="00B55932"/>
    <w:rsid w:val="00B56081"/>
    <w:rsid w:val="00B5634C"/>
    <w:rsid w:val="00B56A9A"/>
    <w:rsid w:val="00B572B6"/>
    <w:rsid w:val="00B5788D"/>
    <w:rsid w:val="00B57C26"/>
    <w:rsid w:val="00B60013"/>
    <w:rsid w:val="00B6005B"/>
    <w:rsid w:val="00B60576"/>
    <w:rsid w:val="00B60A05"/>
    <w:rsid w:val="00B60BB8"/>
    <w:rsid w:val="00B60DF6"/>
    <w:rsid w:val="00B6175F"/>
    <w:rsid w:val="00B61EDC"/>
    <w:rsid w:val="00B62525"/>
    <w:rsid w:val="00B627F3"/>
    <w:rsid w:val="00B6280C"/>
    <w:rsid w:val="00B62B5B"/>
    <w:rsid w:val="00B63CEA"/>
    <w:rsid w:val="00B63FC6"/>
    <w:rsid w:val="00B643F9"/>
    <w:rsid w:val="00B6449F"/>
    <w:rsid w:val="00B645BE"/>
    <w:rsid w:val="00B65D41"/>
    <w:rsid w:val="00B65F77"/>
    <w:rsid w:val="00B660FB"/>
    <w:rsid w:val="00B663F5"/>
    <w:rsid w:val="00B666BC"/>
    <w:rsid w:val="00B66D7B"/>
    <w:rsid w:val="00B67727"/>
    <w:rsid w:val="00B70671"/>
    <w:rsid w:val="00B70A2C"/>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44"/>
    <w:rsid w:val="00B86189"/>
    <w:rsid w:val="00B86F19"/>
    <w:rsid w:val="00B87720"/>
    <w:rsid w:val="00B8791F"/>
    <w:rsid w:val="00B906D3"/>
    <w:rsid w:val="00B9078D"/>
    <w:rsid w:val="00B90CA5"/>
    <w:rsid w:val="00B9129A"/>
    <w:rsid w:val="00B9133A"/>
    <w:rsid w:val="00B914E0"/>
    <w:rsid w:val="00B9189D"/>
    <w:rsid w:val="00B91DDC"/>
    <w:rsid w:val="00B925D4"/>
    <w:rsid w:val="00B92E86"/>
    <w:rsid w:val="00B9306B"/>
    <w:rsid w:val="00B9306E"/>
    <w:rsid w:val="00B93936"/>
    <w:rsid w:val="00B9394B"/>
    <w:rsid w:val="00B93D50"/>
    <w:rsid w:val="00B93EAB"/>
    <w:rsid w:val="00B94204"/>
    <w:rsid w:val="00B9421D"/>
    <w:rsid w:val="00B9429D"/>
    <w:rsid w:val="00B94EC4"/>
    <w:rsid w:val="00B94F90"/>
    <w:rsid w:val="00B9531F"/>
    <w:rsid w:val="00B955CD"/>
    <w:rsid w:val="00B9576A"/>
    <w:rsid w:val="00B958D8"/>
    <w:rsid w:val="00B95E0B"/>
    <w:rsid w:val="00B973B5"/>
    <w:rsid w:val="00B97422"/>
    <w:rsid w:val="00BA0058"/>
    <w:rsid w:val="00BA08FC"/>
    <w:rsid w:val="00BA0922"/>
    <w:rsid w:val="00BA09C8"/>
    <w:rsid w:val="00BA0FA3"/>
    <w:rsid w:val="00BA105E"/>
    <w:rsid w:val="00BA27FC"/>
    <w:rsid w:val="00BA30DB"/>
    <w:rsid w:val="00BA36B4"/>
    <w:rsid w:val="00BA3B89"/>
    <w:rsid w:val="00BA3D64"/>
    <w:rsid w:val="00BA3D80"/>
    <w:rsid w:val="00BA3F11"/>
    <w:rsid w:val="00BA3FDC"/>
    <w:rsid w:val="00BA4225"/>
    <w:rsid w:val="00BA431F"/>
    <w:rsid w:val="00BA4A75"/>
    <w:rsid w:val="00BA4DD6"/>
    <w:rsid w:val="00BA5212"/>
    <w:rsid w:val="00BA55DD"/>
    <w:rsid w:val="00BA55E7"/>
    <w:rsid w:val="00BA5A6D"/>
    <w:rsid w:val="00BA60FB"/>
    <w:rsid w:val="00BA611B"/>
    <w:rsid w:val="00BA757E"/>
    <w:rsid w:val="00BA79DE"/>
    <w:rsid w:val="00BA7BCE"/>
    <w:rsid w:val="00BA7DCA"/>
    <w:rsid w:val="00BB0A30"/>
    <w:rsid w:val="00BB0ADE"/>
    <w:rsid w:val="00BB0FCA"/>
    <w:rsid w:val="00BB1B52"/>
    <w:rsid w:val="00BB1C55"/>
    <w:rsid w:val="00BB1F6B"/>
    <w:rsid w:val="00BB2161"/>
    <w:rsid w:val="00BB2554"/>
    <w:rsid w:val="00BB2557"/>
    <w:rsid w:val="00BB2BB7"/>
    <w:rsid w:val="00BB2FFC"/>
    <w:rsid w:val="00BB3B49"/>
    <w:rsid w:val="00BB4327"/>
    <w:rsid w:val="00BB442E"/>
    <w:rsid w:val="00BB4871"/>
    <w:rsid w:val="00BB4A7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16"/>
    <w:rsid w:val="00BC5FA1"/>
    <w:rsid w:val="00BC626B"/>
    <w:rsid w:val="00BC65F1"/>
    <w:rsid w:val="00BC6942"/>
    <w:rsid w:val="00BC6B99"/>
    <w:rsid w:val="00BC7227"/>
    <w:rsid w:val="00BC763C"/>
    <w:rsid w:val="00BC7B0E"/>
    <w:rsid w:val="00BD0533"/>
    <w:rsid w:val="00BD0888"/>
    <w:rsid w:val="00BD0DD5"/>
    <w:rsid w:val="00BD10F6"/>
    <w:rsid w:val="00BD14F2"/>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4078"/>
    <w:rsid w:val="00BD47D7"/>
    <w:rsid w:val="00BD4A87"/>
    <w:rsid w:val="00BD5213"/>
    <w:rsid w:val="00BD5215"/>
    <w:rsid w:val="00BD5250"/>
    <w:rsid w:val="00BD5790"/>
    <w:rsid w:val="00BD59BE"/>
    <w:rsid w:val="00BD5ECA"/>
    <w:rsid w:val="00BD5EE8"/>
    <w:rsid w:val="00BD6633"/>
    <w:rsid w:val="00BD6683"/>
    <w:rsid w:val="00BD6B7E"/>
    <w:rsid w:val="00BD7070"/>
    <w:rsid w:val="00BD72B4"/>
    <w:rsid w:val="00BD7480"/>
    <w:rsid w:val="00BD75CD"/>
    <w:rsid w:val="00BD765A"/>
    <w:rsid w:val="00BD7FD6"/>
    <w:rsid w:val="00BE0152"/>
    <w:rsid w:val="00BE04C7"/>
    <w:rsid w:val="00BE0779"/>
    <w:rsid w:val="00BE0AB1"/>
    <w:rsid w:val="00BE0E27"/>
    <w:rsid w:val="00BE14E4"/>
    <w:rsid w:val="00BE1AFD"/>
    <w:rsid w:val="00BE1B84"/>
    <w:rsid w:val="00BE277C"/>
    <w:rsid w:val="00BE37A7"/>
    <w:rsid w:val="00BE38EA"/>
    <w:rsid w:val="00BE412D"/>
    <w:rsid w:val="00BE49E6"/>
    <w:rsid w:val="00BE4A90"/>
    <w:rsid w:val="00BE5214"/>
    <w:rsid w:val="00BE5422"/>
    <w:rsid w:val="00BE56DC"/>
    <w:rsid w:val="00BE5C44"/>
    <w:rsid w:val="00BE62CA"/>
    <w:rsid w:val="00BE67CF"/>
    <w:rsid w:val="00BE6881"/>
    <w:rsid w:val="00BE6F51"/>
    <w:rsid w:val="00BE70CC"/>
    <w:rsid w:val="00BE721F"/>
    <w:rsid w:val="00BE73AA"/>
    <w:rsid w:val="00BE7AF6"/>
    <w:rsid w:val="00BE7F5C"/>
    <w:rsid w:val="00BF0DC7"/>
    <w:rsid w:val="00BF18C7"/>
    <w:rsid w:val="00BF1A21"/>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8F0"/>
    <w:rsid w:val="00C05B24"/>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F5B"/>
    <w:rsid w:val="00C24416"/>
    <w:rsid w:val="00C244FF"/>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B75"/>
    <w:rsid w:val="00C34C17"/>
    <w:rsid w:val="00C34C42"/>
    <w:rsid w:val="00C356BA"/>
    <w:rsid w:val="00C358D9"/>
    <w:rsid w:val="00C35942"/>
    <w:rsid w:val="00C359EC"/>
    <w:rsid w:val="00C35AC5"/>
    <w:rsid w:val="00C35B43"/>
    <w:rsid w:val="00C35CBA"/>
    <w:rsid w:val="00C35D0C"/>
    <w:rsid w:val="00C36E28"/>
    <w:rsid w:val="00C379A7"/>
    <w:rsid w:val="00C37C31"/>
    <w:rsid w:val="00C37E5B"/>
    <w:rsid w:val="00C40B82"/>
    <w:rsid w:val="00C418EF"/>
    <w:rsid w:val="00C41D95"/>
    <w:rsid w:val="00C41ECF"/>
    <w:rsid w:val="00C4214A"/>
    <w:rsid w:val="00C42577"/>
    <w:rsid w:val="00C4283F"/>
    <w:rsid w:val="00C42FC2"/>
    <w:rsid w:val="00C437F1"/>
    <w:rsid w:val="00C43D1B"/>
    <w:rsid w:val="00C445C8"/>
    <w:rsid w:val="00C44713"/>
    <w:rsid w:val="00C45A95"/>
    <w:rsid w:val="00C45B4F"/>
    <w:rsid w:val="00C45FA8"/>
    <w:rsid w:val="00C4616C"/>
    <w:rsid w:val="00C46552"/>
    <w:rsid w:val="00C469D8"/>
    <w:rsid w:val="00C46CA1"/>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56E"/>
    <w:rsid w:val="00C56A4A"/>
    <w:rsid w:val="00C57060"/>
    <w:rsid w:val="00C571CF"/>
    <w:rsid w:val="00C57573"/>
    <w:rsid w:val="00C57786"/>
    <w:rsid w:val="00C57ADB"/>
    <w:rsid w:val="00C57DCF"/>
    <w:rsid w:val="00C6004F"/>
    <w:rsid w:val="00C60100"/>
    <w:rsid w:val="00C60565"/>
    <w:rsid w:val="00C60843"/>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310"/>
    <w:rsid w:val="00C659E0"/>
    <w:rsid w:val="00C65B3E"/>
    <w:rsid w:val="00C6633B"/>
    <w:rsid w:val="00C66C19"/>
    <w:rsid w:val="00C66DE4"/>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3ED"/>
    <w:rsid w:val="00C764DF"/>
    <w:rsid w:val="00C76758"/>
    <w:rsid w:val="00C76973"/>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4DF"/>
    <w:rsid w:val="00C92BA1"/>
    <w:rsid w:val="00C949C7"/>
    <w:rsid w:val="00C94BF2"/>
    <w:rsid w:val="00C950EA"/>
    <w:rsid w:val="00C95191"/>
    <w:rsid w:val="00C9533C"/>
    <w:rsid w:val="00C95650"/>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23C"/>
    <w:rsid w:val="00CA53CF"/>
    <w:rsid w:val="00CA5928"/>
    <w:rsid w:val="00CA599D"/>
    <w:rsid w:val="00CA5F1E"/>
    <w:rsid w:val="00CA60BC"/>
    <w:rsid w:val="00CA62DD"/>
    <w:rsid w:val="00CA6549"/>
    <w:rsid w:val="00CA6610"/>
    <w:rsid w:val="00CA6A69"/>
    <w:rsid w:val="00CA6AFE"/>
    <w:rsid w:val="00CA6BC2"/>
    <w:rsid w:val="00CA6E2A"/>
    <w:rsid w:val="00CA6FEB"/>
    <w:rsid w:val="00CA73EE"/>
    <w:rsid w:val="00CA7740"/>
    <w:rsid w:val="00CA7927"/>
    <w:rsid w:val="00CA7A66"/>
    <w:rsid w:val="00CA7CA7"/>
    <w:rsid w:val="00CB0608"/>
    <w:rsid w:val="00CB070C"/>
    <w:rsid w:val="00CB0D50"/>
    <w:rsid w:val="00CB0E08"/>
    <w:rsid w:val="00CB1272"/>
    <w:rsid w:val="00CB141C"/>
    <w:rsid w:val="00CB1A5E"/>
    <w:rsid w:val="00CB1D49"/>
    <w:rsid w:val="00CB216F"/>
    <w:rsid w:val="00CB2685"/>
    <w:rsid w:val="00CB2B61"/>
    <w:rsid w:val="00CB2C3B"/>
    <w:rsid w:val="00CB4509"/>
    <w:rsid w:val="00CB4905"/>
    <w:rsid w:val="00CB4B33"/>
    <w:rsid w:val="00CB5115"/>
    <w:rsid w:val="00CB5137"/>
    <w:rsid w:val="00CB5BCB"/>
    <w:rsid w:val="00CB64DC"/>
    <w:rsid w:val="00CB688C"/>
    <w:rsid w:val="00CB6BAB"/>
    <w:rsid w:val="00CB702A"/>
    <w:rsid w:val="00CB7170"/>
    <w:rsid w:val="00CB7D59"/>
    <w:rsid w:val="00CC07C9"/>
    <w:rsid w:val="00CC0AAC"/>
    <w:rsid w:val="00CC0D98"/>
    <w:rsid w:val="00CC1B2D"/>
    <w:rsid w:val="00CC1CDA"/>
    <w:rsid w:val="00CC1F35"/>
    <w:rsid w:val="00CC2488"/>
    <w:rsid w:val="00CC25E9"/>
    <w:rsid w:val="00CC268C"/>
    <w:rsid w:val="00CC2881"/>
    <w:rsid w:val="00CC2B36"/>
    <w:rsid w:val="00CC2FF5"/>
    <w:rsid w:val="00CC32E0"/>
    <w:rsid w:val="00CC3423"/>
    <w:rsid w:val="00CC3588"/>
    <w:rsid w:val="00CC374C"/>
    <w:rsid w:val="00CC377E"/>
    <w:rsid w:val="00CC40E2"/>
    <w:rsid w:val="00CC4182"/>
    <w:rsid w:val="00CC4EBE"/>
    <w:rsid w:val="00CC4EE7"/>
    <w:rsid w:val="00CC537A"/>
    <w:rsid w:val="00CC54BC"/>
    <w:rsid w:val="00CC6182"/>
    <w:rsid w:val="00CC646C"/>
    <w:rsid w:val="00CC6492"/>
    <w:rsid w:val="00CC66D8"/>
    <w:rsid w:val="00CC693F"/>
    <w:rsid w:val="00CC6E0B"/>
    <w:rsid w:val="00CC6EF4"/>
    <w:rsid w:val="00CC7CD8"/>
    <w:rsid w:val="00CD006B"/>
    <w:rsid w:val="00CD036C"/>
    <w:rsid w:val="00CD04AC"/>
    <w:rsid w:val="00CD0EFB"/>
    <w:rsid w:val="00CD0F1B"/>
    <w:rsid w:val="00CD117B"/>
    <w:rsid w:val="00CD11E1"/>
    <w:rsid w:val="00CD1649"/>
    <w:rsid w:val="00CD1A6C"/>
    <w:rsid w:val="00CD262D"/>
    <w:rsid w:val="00CD2C34"/>
    <w:rsid w:val="00CD3229"/>
    <w:rsid w:val="00CD368F"/>
    <w:rsid w:val="00CD3B8C"/>
    <w:rsid w:val="00CD406D"/>
    <w:rsid w:val="00CD4771"/>
    <w:rsid w:val="00CD4AD9"/>
    <w:rsid w:val="00CD4C98"/>
    <w:rsid w:val="00CD4CBF"/>
    <w:rsid w:val="00CD4CE5"/>
    <w:rsid w:val="00CD52E7"/>
    <w:rsid w:val="00CD55E9"/>
    <w:rsid w:val="00CD5D6C"/>
    <w:rsid w:val="00CD5E2D"/>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FDE"/>
    <w:rsid w:val="00CE1B85"/>
    <w:rsid w:val="00CE1F0A"/>
    <w:rsid w:val="00CE2086"/>
    <w:rsid w:val="00CE2192"/>
    <w:rsid w:val="00CE22CD"/>
    <w:rsid w:val="00CE2869"/>
    <w:rsid w:val="00CE2877"/>
    <w:rsid w:val="00CE2C9E"/>
    <w:rsid w:val="00CE2F0C"/>
    <w:rsid w:val="00CE3091"/>
    <w:rsid w:val="00CE369E"/>
    <w:rsid w:val="00CE3ADE"/>
    <w:rsid w:val="00CE3C63"/>
    <w:rsid w:val="00CE4999"/>
    <w:rsid w:val="00CE4EB9"/>
    <w:rsid w:val="00CE5F3A"/>
    <w:rsid w:val="00CE619E"/>
    <w:rsid w:val="00CE63C5"/>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460"/>
    <w:rsid w:val="00CF387C"/>
    <w:rsid w:val="00CF3BA4"/>
    <w:rsid w:val="00CF3BB2"/>
    <w:rsid w:val="00CF405C"/>
    <w:rsid w:val="00CF582F"/>
    <w:rsid w:val="00CF587C"/>
    <w:rsid w:val="00CF681C"/>
    <w:rsid w:val="00CF692C"/>
    <w:rsid w:val="00CF6ED0"/>
    <w:rsid w:val="00CF7185"/>
    <w:rsid w:val="00CF769A"/>
    <w:rsid w:val="00CF7DD7"/>
    <w:rsid w:val="00D000DE"/>
    <w:rsid w:val="00D001E1"/>
    <w:rsid w:val="00D01453"/>
    <w:rsid w:val="00D01584"/>
    <w:rsid w:val="00D017E5"/>
    <w:rsid w:val="00D020E1"/>
    <w:rsid w:val="00D02106"/>
    <w:rsid w:val="00D027FD"/>
    <w:rsid w:val="00D028B4"/>
    <w:rsid w:val="00D02F19"/>
    <w:rsid w:val="00D03014"/>
    <w:rsid w:val="00D03201"/>
    <w:rsid w:val="00D03233"/>
    <w:rsid w:val="00D03243"/>
    <w:rsid w:val="00D03851"/>
    <w:rsid w:val="00D03AE5"/>
    <w:rsid w:val="00D03D69"/>
    <w:rsid w:val="00D04240"/>
    <w:rsid w:val="00D04574"/>
    <w:rsid w:val="00D0477B"/>
    <w:rsid w:val="00D0486C"/>
    <w:rsid w:val="00D0486E"/>
    <w:rsid w:val="00D04A14"/>
    <w:rsid w:val="00D05509"/>
    <w:rsid w:val="00D056ED"/>
    <w:rsid w:val="00D05A4D"/>
    <w:rsid w:val="00D05E3F"/>
    <w:rsid w:val="00D05EAC"/>
    <w:rsid w:val="00D06088"/>
    <w:rsid w:val="00D060DF"/>
    <w:rsid w:val="00D06169"/>
    <w:rsid w:val="00D062D1"/>
    <w:rsid w:val="00D0631E"/>
    <w:rsid w:val="00D064E2"/>
    <w:rsid w:val="00D06612"/>
    <w:rsid w:val="00D06C7D"/>
    <w:rsid w:val="00D06F34"/>
    <w:rsid w:val="00D06F3D"/>
    <w:rsid w:val="00D06FAD"/>
    <w:rsid w:val="00D0714F"/>
    <w:rsid w:val="00D07290"/>
    <w:rsid w:val="00D072DA"/>
    <w:rsid w:val="00D0732F"/>
    <w:rsid w:val="00D07906"/>
    <w:rsid w:val="00D10477"/>
    <w:rsid w:val="00D10654"/>
    <w:rsid w:val="00D10E06"/>
    <w:rsid w:val="00D11012"/>
    <w:rsid w:val="00D11353"/>
    <w:rsid w:val="00D113D8"/>
    <w:rsid w:val="00D114B5"/>
    <w:rsid w:val="00D117AA"/>
    <w:rsid w:val="00D11C45"/>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4C1"/>
    <w:rsid w:val="00D15C3C"/>
    <w:rsid w:val="00D1602C"/>
    <w:rsid w:val="00D1661A"/>
    <w:rsid w:val="00D16625"/>
    <w:rsid w:val="00D1720F"/>
    <w:rsid w:val="00D17300"/>
    <w:rsid w:val="00D176E9"/>
    <w:rsid w:val="00D17D95"/>
    <w:rsid w:val="00D17F40"/>
    <w:rsid w:val="00D2057E"/>
    <w:rsid w:val="00D20602"/>
    <w:rsid w:val="00D20A74"/>
    <w:rsid w:val="00D21302"/>
    <w:rsid w:val="00D21781"/>
    <w:rsid w:val="00D222F0"/>
    <w:rsid w:val="00D22543"/>
    <w:rsid w:val="00D22808"/>
    <w:rsid w:val="00D228A8"/>
    <w:rsid w:val="00D22D85"/>
    <w:rsid w:val="00D22F84"/>
    <w:rsid w:val="00D22FBA"/>
    <w:rsid w:val="00D231ED"/>
    <w:rsid w:val="00D2336B"/>
    <w:rsid w:val="00D2372F"/>
    <w:rsid w:val="00D23C52"/>
    <w:rsid w:val="00D23DB6"/>
    <w:rsid w:val="00D24B6F"/>
    <w:rsid w:val="00D24D6D"/>
    <w:rsid w:val="00D255B9"/>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74D"/>
    <w:rsid w:val="00D41A63"/>
    <w:rsid w:val="00D41FE7"/>
    <w:rsid w:val="00D426DC"/>
    <w:rsid w:val="00D428D2"/>
    <w:rsid w:val="00D42A0B"/>
    <w:rsid w:val="00D42A1F"/>
    <w:rsid w:val="00D43B64"/>
    <w:rsid w:val="00D44149"/>
    <w:rsid w:val="00D443C0"/>
    <w:rsid w:val="00D4476E"/>
    <w:rsid w:val="00D45A2E"/>
    <w:rsid w:val="00D45C1B"/>
    <w:rsid w:val="00D461CD"/>
    <w:rsid w:val="00D46C2B"/>
    <w:rsid w:val="00D46F0A"/>
    <w:rsid w:val="00D470AC"/>
    <w:rsid w:val="00D50240"/>
    <w:rsid w:val="00D5070F"/>
    <w:rsid w:val="00D50995"/>
    <w:rsid w:val="00D514B0"/>
    <w:rsid w:val="00D51618"/>
    <w:rsid w:val="00D51743"/>
    <w:rsid w:val="00D51D52"/>
    <w:rsid w:val="00D51DBD"/>
    <w:rsid w:val="00D52300"/>
    <w:rsid w:val="00D53DED"/>
    <w:rsid w:val="00D53E21"/>
    <w:rsid w:val="00D54413"/>
    <w:rsid w:val="00D54503"/>
    <w:rsid w:val="00D546D5"/>
    <w:rsid w:val="00D55243"/>
    <w:rsid w:val="00D5549A"/>
    <w:rsid w:val="00D55918"/>
    <w:rsid w:val="00D55BC6"/>
    <w:rsid w:val="00D55C6C"/>
    <w:rsid w:val="00D55E16"/>
    <w:rsid w:val="00D55EB8"/>
    <w:rsid w:val="00D562A2"/>
    <w:rsid w:val="00D56430"/>
    <w:rsid w:val="00D56688"/>
    <w:rsid w:val="00D56AD1"/>
    <w:rsid w:val="00D56BCA"/>
    <w:rsid w:val="00D56E87"/>
    <w:rsid w:val="00D57325"/>
    <w:rsid w:val="00D57900"/>
    <w:rsid w:val="00D57AAC"/>
    <w:rsid w:val="00D57D5A"/>
    <w:rsid w:val="00D60251"/>
    <w:rsid w:val="00D60525"/>
    <w:rsid w:val="00D61029"/>
    <w:rsid w:val="00D610C6"/>
    <w:rsid w:val="00D613D6"/>
    <w:rsid w:val="00D61673"/>
    <w:rsid w:val="00D6256D"/>
    <w:rsid w:val="00D628A0"/>
    <w:rsid w:val="00D630AB"/>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45"/>
    <w:rsid w:val="00D700A0"/>
    <w:rsid w:val="00D70917"/>
    <w:rsid w:val="00D7093A"/>
    <w:rsid w:val="00D70FCB"/>
    <w:rsid w:val="00D7123F"/>
    <w:rsid w:val="00D713FF"/>
    <w:rsid w:val="00D71655"/>
    <w:rsid w:val="00D71DDC"/>
    <w:rsid w:val="00D7213E"/>
    <w:rsid w:val="00D7227F"/>
    <w:rsid w:val="00D723B9"/>
    <w:rsid w:val="00D723FA"/>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65FF"/>
    <w:rsid w:val="00D87AD7"/>
    <w:rsid w:val="00D90339"/>
    <w:rsid w:val="00D90376"/>
    <w:rsid w:val="00D90663"/>
    <w:rsid w:val="00D90873"/>
    <w:rsid w:val="00D90AF3"/>
    <w:rsid w:val="00D90D97"/>
    <w:rsid w:val="00D911BE"/>
    <w:rsid w:val="00D91968"/>
    <w:rsid w:val="00D92892"/>
    <w:rsid w:val="00D928B1"/>
    <w:rsid w:val="00D92944"/>
    <w:rsid w:val="00D9296E"/>
    <w:rsid w:val="00D92AE1"/>
    <w:rsid w:val="00D9370A"/>
    <w:rsid w:val="00D93B32"/>
    <w:rsid w:val="00D942F5"/>
    <w:rsid w:val="00D944A3"/>
    <w:rsid w:val="00D94526"/>
    <w:rsid w:val="00D94754"/>
    <w:rsid w:val="00D9496A"/>
    <w:rsid w:val="00D94A3F"/>
    <w:rsid w:val="00D94BAE"/>
    <w:rsid w:val="00D94BC3"/>
    <w:rsid w:val="00D9513A"/>
    <w:rsid w:val="00D95570"/>
    <w:rsid w:val="00D9595B"/>
    <w:rsid w:val="00D95A78"/>
    <w:rsid w:val="00D960B2"/>
    <w:rsid w:val="00D9745F"/>
    <w:rsid w:val="00D97889"/>
    <w:rsid w:val="00D97CCA"/>
    <w:rsid w:val="00D97E6E"/>
    <w:rsid w:val="00D97F70"/>
    <w:rsid w:val="00DA058C"/>
    <w:rsid w:val="00DA0AAC"/>
    <w:rsid w:val="00DA0FE4"/>
    <w:rsid w:val="00DA1674"/>
    <w:rsid w:val="00DA1C91"/>
    <w:rsid w:val="00DA1D1C"/>
    <w:rsid w:val="00DA1EBA"/>
    <w:rsid w:val="00DA28D6"/>
    <w:rsid w:val="00DA29C8"/>
    <w:rsid w:val="00DA2ACA"/>
    <w:rsid w:val="00DA3646"/>
    <w:rsid w:val="00DA42A6"/>
    <w:rsid w:val="00DA42F2"/>
    <w:rsid w:val="00DA42F4"/>
    <w:rsid w:val="00DA44D3"/>
    <w:rsid w:val="00DA48F1"/>
    <w:rsid w:val="00DA494B"/>
    <w:rsid w:val="00DA505B"/>
    <w:rsid w:val="00DA5A6D"/>
    <w:rsid w:val="00DA5CB6"/>
    <w:rsid w:val="00DA6003"/>
    <w:rsid w:val="00DA67AD"/>
    <w:rsid w:val="00DA6E04"/>
    <w:rsid w:val="00DA714F"/>
    <w:rsid w:val="00DA79DA"/>
    <w:rsid w:val="00DA7B6C"/>
    <w:rsid w:val="00DA7BDA"/>
    <w:rsid w:val="00DB03CE"/>
    <w:rsid w:val="00DB1120"/>
    <w:rsid w:val="00DB14C9"/>
    <w:rsid w:val="00DB1E4C"/>
    <w:rsid w:val="00DB228B"/>
    <w:rsid w:val="00DB235B"/>
    <w:rsid w:val="00DB242E"/>
    <w:rsid w:val="00DB245C"/>
    <w:rsid w:val="00DB2F2F"/>
    <w:rsid w:val="00DB2F33"/>
    <w:rsid w:val="00DB2FA0"/>
    <w:rsid w:val="00DB3073"/>
    <w:rsid w:val="00DB33B6"/>
    <w:rsid w:val="00DB3906"/>
    <w:rsid w:val="00DB3A9B"/>
    <w:rsid w:val="00DB3C4C"/>
    <w:rsid w:val="00DB4F10"/>
    <w:rsid w:val="00DB522C"/>
    <w:rsid w:val="00DB524A"/>
    <w:rsid w:val="00DB5500"/>
    <w:rsid w:val="00DB553D"/>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8F2"/>
    <w:rsid w:val="00DC24D9"/>
    <w:rsid w:val="00DC2762"/>
    <w:rsid w:val="00DC2B37"/>
    <w:rsid w:val="00DC2CD7"/>
    <w:rsid w:val="00DC35AC"/>
    <w:rsid w:val="00DC35E5"/>
    <w:rsid w:val="00DC3B67"/>
    <w:rsid w:val="00DC3E10"/>
    <w:rsid w:val="00DC3F87"/>
    <w:rsid w:val="00DC4256"/>
    <w:rsid w:val="00DC4926"/>
    <w:rsid w:val="00DC4CE3"/>
    <w:rsid w:val="00DC52EB"/>
    <w:rsid w:val="00DC56EB"/>
    <w:rsid w:val="00DC5C06"/>
    <w:rsid w:val="00DC6054"/>
    <w:rsid w:val="00DC6323"/>
    <w:rsid w:val="00DC67DA"/>
    <w:rsid w:val="00DC6E94"/>
    <w:rsid w:val="00DC714E"/>
    <w:rsid w:val="00DC71CF"/>
    <w:rsid w:val="00DC75DA"/>
    <w:rsid w:val="00DC7A32"/>
    <w:rsid w:val="00DD026D"/>
    <w:rsid w:val="00DD05C8"/>
    <w:rsid w:val="00DD0CE1"/>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663E"/>
    <w:rsid w:val="00DD6ADD"/>
    <w:rsid w:val="00DD6EA7"/>
    <w:rsid w:val="00DD7195"/>
    <w:rsid w:val="00DD7C2F"/>
    <w:rsid w:val="00DD7D1E"/>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122C"/>
    <w:rsid w:val="00DF2461"/>
    <w:rsid w:val="00DF2633"/>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500"/>
    <w:rsid w:val="00E0195D"/>
    <w:rsid w:val="00E01C75"/>
    <w:rsid w:val="00E025EE"/>
    <w:rsid w:val="00E02881"/>
    <w:rsid w:val="00E02B3D"/>
    <w:rsid w:val="00E02C24"/>
    <w:rsid w:val="00E02CF9"/>
    <w:rsid w:val="00E02F09"/>
    <w:rsid w:val="00E0364D"/>
    <w:rsid w:val="00E03BDA"/>
    <w:rsid w:val="00E03E4E"/>
    <w:rsid w:val="00E050B5"/>
    <w:rsid w:val="00E0536B"/>
    <w:rsid w:val="00E054DA"/>
    <w:rsid w:val="00E0552A"/>
    <w:rsid w:val="00E05E18"/>
    <w:rsid w:val="00E06EE2"/>
    <w:rsid w:val="00E07C0A"/>
    <w:rsid w:val="00E07C76"/>
    <w:rsid w:val="00E103B2"/>
    <w:rsid w:val="00E1054E"/>
    <w:rsid w:val="00E1099F"/>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61C"/>
    <w:rsid w:val="00E176A4"/>
    <w:rsid w:val="00E1781C"/>
    <w:rsid w:val="00E17A5D"/>
    <w:rsid w:val="00E17BF7"/>
    <w:rsid w:val="00E17CA2"/>
    <w:rsid w:val="00E17EAD"/>
    <w:rsid w:val="00E17F2E"/>
    <w:rsid w:val="00E20535"/>
    <w:rsid w:val="00E215B6"/>
    <w:rsid w:val="00E21AA5"/>
    <w:rsid w:val="00E22193"/>
    <w:rsid w:val="00E22227"/>
    <w:rsid w:val="00E22AC6"/>
    <w:rsid w:val="00E22B84"/>
    <w:rsid w:val="00E23C3E"/>
    <w:rsid w:val="00E23D1B"/>
    <w:rsid w:val="00E24306"/>
    <w:rsid w:val="00E248F5"/>
    <w:rsid w:val="00E24916"/>
    <w:rsid w:val="00E24A32"/>
    <w:rsid w:val="00E255DF"/>
    <w:rsid w:val="00E25A5D"/>
    <w:rsid w:val="00E26960"/>
    <w:rsid w:val="00E2720B"/>
    <w:rsid w:val="00E272BE"/>
    <w:rsid w:val="00E2780F"/>
    <w:rsid w:val="00E27F9B"/>
    <w:rsid w:val="00E30A99"/>
    <w:rsid w:val="00E30FE3"/>
    <w:rsid w:val="00E312D6"/>
    <w:rsid w:val="00E31464"/>
    <w:rsid w:val="00E3173B"/>
    <w:rsid w:val="00E31ECD"/>
    <w:rsid w:val="00E31F45"/>
    <w:rsid w:val="00E3203C"/>
    <w:rsid w:val="00E322BA"/>
    <w:rsid w:val="00E32B29"/>
    <w:rsid w:val="00E32C34"/>
    <w:rsid w:val="00E3336C"/>
    <w:rsid w:val="00E33ABD"/>
    <w:rsid w:val="00E3435A"/>
    <w:rsid w:val="00E3482C"/>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21BD"/>
    <w:rsid w:val="00E42C21"/>
    <w:rsid w:val="00E43076"/>
    <w:rsid w:val="00E437D2"/>
    <w:rsid w:val="00E43CCD"/>
    <w:rsid w:val="00E44258"/>
    <w:rsid w:val="00E443A8"/>
    <w:rsid w:val="00E44BCB"/>
    <w:rsid w:val="00E4568D"/>
    <w:rsid w:val="00E45B1B"/>
    <w:rsid w:val="00E45C86"/>
    <w:rsid w:val="00E45E6E"/>
    <w:rsid w:val="00E464B4"/>
    <w:rsid w:val="00E46753"/>
    <w:rsid w:val="00E4695C"/>
    <w:rsid w:val="00E46D16"/>
    <w:rsid w:val="00E46E1A"/>
    <w:rsid w:val="00E46F51"/>
    <w:rsid w:val="00E46F77"/>
    <w:rsid w:val="00E471F2"/>
    <w:rsid w:val="00E47301"/>
    <w:rsid w:val="00E4781F"/>
    <w:rsid w:val="00E479B2"/>
    <w:rsid w:val="00E47DE7"/>
    <w:rsid w:val="00E47F7F"/>
    <w:rsid w:val="00E5060F"/>
    <w:rsid w:val="00E50658"/>
    <w:rsid w:val="00E50859"/>
    <w:rsid w:val="00E516F9"/>
    <w:rsid w:val="00E51BDC"/>
    <w:rsid w:val="00E51C99"/>
    <w:rsid w:val="00E5200D"/>
    <w:rsid w:val="00E5206D"/>
    <w:rsid w:val="00E5219C"/>
    <w:rsid w:val="00E52715"/>
    <w:rsid w:val="00E527AA"/>
    <w:rsid w:val="00E528AF"/>
    <w:rsid w:val="00E532A6"/>
    <w:rsid w:val="00E5413E"/>
    <w:rsid w:val="00E5454B"/>
    <w:rsid w:val="00E54643"/>
    <w:rsid w:val="00E5467B"/>
    <w:rsid w:val="00E547FD"/>
    <w:rsid w:val="00E5550E"/>
    <w:rsid w:val="00E55B05"/>
    <w:rsid w:val="00E55C34"/>
    <w:rsid w:val="00E55D62"/>
    <w:rsid w:val="00E56255"/>
    <w:rsid w:val="00E562B6"/>
    <w:rsid w:val="00E56314"/>
    <w:rsid w:val="00E56B62"/>
    <w:rsid w:val="00E57161"/>
    <w:rsid w:val="00E57BC5"/>
    <w:rsid w:val="00E610DF"/>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958"/>
    <w:rsid w:val="00E71B36"/>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DC6"/>
    <w:rsid w:val="00E75E70"/>
    <w:rsid w:val="00E76815"/>
    <w:rsid w:val="00E76DE1"/>
    <w:rsid w:val="00E770E0"/>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CDD"/>
    <w:rsid w:val="00E9301B"/>
    <w:rsid w:val="00E93623"/>
    <w:rsid w:val="00E939B8"/>
    <w:rsid w:val="00E93F56"/>
    <w:rsid w:val="00E94169"/>
    <w:rsid w:val="00E942A8"/>
    <w:rsid w:val="00E94628"/>
    <w:rsid w:val="00E95127"/>
    <w:rsid w:val="00E954FD"/>
    <w:rsid w:val="00E956A3"/>
    <w:rsid w:val="00E958AA"/>
    <w:rsid w:val="00E95D15"/>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4FB8"/>
    <w:rsid w:val="00EA4FDB"/>
    <w:rsid w:val="00EA5295"/>
    <w:rsid w:val="00EA59B1"/>
    <w:rsid w:val="00EA5A9E"/>
    <w:rsid w:val="00EA5CF6"/>
    <w:rsid w:val="00EA5D11"/>
    <w:rsid w:val="00EA6343"/>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AF1"/>
    <w:rsid w:val="00EB3663"/>
    <w:rsid w:val="00EB3835"/>
    <w:rsid w:val="00EB39A6"/>
    <w:rsid w:val="00EB3DEC"/>
    <w:rsid w:val="00EB413D"/>
    <w:rsid w:val="00EB58C7"/>
    <w:rsid w:val="00EB621B"/>
    <w:rsid w:val="00EB643B"/>
    <w:rsid w:val="00EB699F"/>
    <w:rsid w:val="00EB73DA"/>
    <w:rsid w:val="00EB75E8"/>
    <w:rsid w:val="00EB7DCD"/>
    <w:rsid w:val="00EC058E"/>
    <w:rsid w:val="00EC07E1"/>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E79"/>
    <w:rsid w:val="00ED04DB"/>
    <w:rsid w:val="00ED0C34"/>
    <w:rsid w:val="00ED0D64"/>
    <w:rsid w:val="00ED1167"/>
    <w:rsid w:val="00ED119A"/>
    <w:rsid w:val="00ED12BE"/>
    <w:rsid w:val="00ED1544"/>
    <w:rsid w:val="00ED16BC"/>
    <w:rsid w:val="00ED1C67"/>
    <w:rsid w:val="00ED1E2F"/>
    <w:rsid w:val="00ED2BA8"/>
    <w:rsid w:val="00ED2D48"/>
    <w:rsid w:val="00ED2E0E"/>
    <w:rsid w:val="00ED3063"/>
    <w:rsid w:val="00ED3776"/>
    <w:rsid w:val="00ED3AA5"/>
    <w:rsid w:val="00ED3CA3"/>
    <w:rsid w:val="00ED420A"/>
    <w:rsid w:val="00ED5CC0"/>
    <w:rsid w:val="00ED5CFD"/>
    <w:rsid w:val="00ED603B"/>
    <w:rsid w:val="00ED7AC1"/>
    <w:rsid w:val="00ED7F1A"/>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49"/>
    <w:rsid w:val="00EE6CD8"/>
    <w:rsid w:val="00EE6F65"/>
    <w:rsid w:val="00EE716D"/>
    <w:rsid w:val="00EE72E0"/>
    <w:rsid w:val="00EE7666"/>
    <w:rsid w:val="00EE78B9"/>
    <w:rsid w:val="00EF0454"/>
    <w:rsid w:val="00EF1168"/>
    <w:rsid w:val="00EF13BC"/>
    <w:rsid w:val="00EF1DE2"/>
    <w:rsid w:val="00EF20F9"/>
    <w:rsid w:val="00EF2460"/>
    <w:rsid w:val="00EF2E4E"/>
    <w:rsid w:val="00EF32F0"/>
    <w:rsid w:val="00EF33D3"/>
    <w:rsid w:val="00EF3CB4"/>
    <w:rsid w:val="00EF40D6"/>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F67"/>
    <w:rsid w:val="00F05FA6"/>
    <w:rsid w:val="00F062B5"/>
    <w:rsid w:val="00F0677E"/>
    <w:rsid w:val="00F06846"/>
    <w:rsid w:val="00F06E57"/>
    <w:rsid w:val="00F07553"/>
    <w:rsid w:val="00F100B8"/>
    <w:rsid w:val="00F100E8"/>
    <w:rsid w:val="00F101EC"/>
    <w:rsid w:val="00F10850"/>
    <w:rsid w:val="00F10C03"/>
    <w:rsid w:val="00F10E1B"/>
    <w:rsid w:val="00F114B6"/>
    <w:rsid w:val="00F116F1"/>
    <w:rsid w:val="00F11742"/>
    <w:rsid w:val="00F11B50"/>
    <w:rsid w:val="00F11BBB"/>
    <w:rsid w:val="00F11BF9"/>
    <w:rsid w:val="00F1227B"/>
    <w:rsid w:val="00F13503"/>
    <w:rsid w:val="00F1379A"/>
    <w:rsid w:val="00F13833"/>
    <w:rsid w:val="00F13B79"/>
    <w:rsid w:val="00F14149"/>
    <w:rsid w:val="00F14203"/>
    <w:rsid w:val="00F14597"/>
    <w:rsid w:val="00F14618"/>
    <w:rsid w:val="00F1464F"/>
    <w:rsid w:val="00F1467C"/>
    <w:rsid w:val="00F14A34"/>
    <w:rsid w:val="00F15916"/>
    <w:rsid w:val="00F15ED9"/>
    <w:rsid w:val="00F174E1"/>
    <w:rsid w:val="00F1782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C1"/>
    <w:rsid w:val="00F25AC6"/>
    <w:rsid w:val="00F26B4E"/>
    <w:rsid w:val="00F273C6"/>
    <w:rsid w:val="00F2764A"/>
    <w:rsid w:val="00F277C8"/>
    <w:rsid w:val="00F279A3"/>
    <w:rsid w:val="00F27F9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5BD3"/>
    <w:rsid w:val="00F360C1"/>
    <w:rsid w:val="00F363C3"/>
    <w:rsid w:val="00F363F3"/>
    <w:rsid w:val="00F36769"/>
    <w:rsid w:val="00F36C05"/>
    <w:rsid w:val="00F36C26"/>
    <w:rsid w:val="00F36CB5"/>
    <w:rsid w:val="00F36CD0"/>
    <w:rsid w:val="00F36EA7"/>
    <w:rsid w:val="00F37AC4"/>
    <w:rsid w:val="00F37E8C"/>
    <w:rsid w:val="00F37F3C"/>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19"/>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7E"/>
    <w:rsid w:val="00F532DA"/>
    <w:rsid w:val="00F535A2"/>
    <w:rsid w:val="00F53BC0"/>
    <w:rsid w:val="00F5444E"/>
    <w:rsid w:val="00F5465F"/>
    <w:rsid w:val="00F54867"/>
    <w:rsid w:val="00F5606F"/>
    <w:rsid w:val="00F5689A"/>
    <w:rsid w:val="00F56B82"/>
    <w:rsid w:val="00F56E8B"/>
    <w:rsid w:val="00F57B96"/>
    <w:rsid w:val="00F60079"/>
    <w:rsid w:val="00F60279"/>
    <w:rsid w:val="00F60B6F"/>
    <w:rsid w:val="00F610FD"/>
    <w:rsid w:val="00F61147"/>
    <w:rsid w:val="00F61259"/>
    <w:rsid w:val="00F61C05"/>
    <w:rsid w:val="00F61EC6"/>
    <w:rsid w:val="00F62204"/>
    <w:rsid w:val="00F62579"/>
    <w:rsid w:val="00F62A75"/>
    <w:rsid w:val="00F6331B"/>
    <w:rsid w:val="00F64DCA"/>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D1C"/>
    <w:rsid w:val="00F7117D"/>
    <w:rsid w:val="00F712DA"/>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F71"/>
    <w:rsid w:val="00F77234"/>
    <w:rsid w:val="00F774C2"/>
    <w:rsid w:val="00F775AD"/>
    <w:rsid w:val="00F77983"/>
    <w:rsid w:val="00F77EAC"/>
    <w:rsid w:val="00F77F7B"/>
    <w:rsid w:val="00F8137A"/>
    <w:rsid w:val="00F81390"/>
    <w:rsid w:val="00F813F9"/>
    <w:rsid w:val="00F8191B"/>
    <w:rsid w:val="00F8194F"/>
    <w:rsid w:val="00F81C66"/>
    <w:rsid w:val="00F81CD3"/>
    <w:rsid w:val="00F820BC"/>
    <w:rsid w:val="00F820EA"/>
    <w:rsid w:val="00F823AA"/>
    <w:rsid w:val="00F8287C"/>
    <w:rsid w:val="00F8292B"/>
    <w:rsid w:val="00F82A05"/>
    <w:rsid w:val="00F82D69"/>
    <w:rsid w:val="00F83083"/>
    <w:rsid w:val="00F832AD"/>
    <w:rsid w:val="00F84090"/>
    <w:rsid w:val="00F843A4"/>
    <w:rsid w:val="00F84E0B"/>
    <w:rsid w:val="00F850A0"/>
    <w:rsid w:val="00F85287"/>
    <w:rsid w:val="00F85855"/>
    <w:rsid w:val="00F858F6"/>
    <w:rsid w:val="00F86516"/>
    <w:rsid w:val="00F868A9"/>
    <w:rsid w:val="00F87227"/>
    <w:rsid w:val="00F87748"/>
    <w:rsid w:val="00F87874"/>
    <w:rsid w:val="00F9033D"/>
    <w:rsid w:val="00F90404"/>
    <w:rsid w:val="00F90DFC"/>
    <w:rsid w:val="00F9129C"/>
    <w:rsid w:val="00F9150B"/>
    <w:rsid w:val="00F91C06"/>
    <w:rsid w:val="00F921D6"/>
    <w:rsid w:val="00F9282A"/>
    <w:rsid w:val="00F931FC"/>
    <w:rsid w:val="00F934C7"/>
    <w:rsid w:val="00F9358D"/>
    <w:rsid w:val="00F93A69"/>
    <w:rsid w:val="00F94286"/>
    <w:rsid w:val="00F94662"/>
    <w:rsid w:val="00F947CA"/>
    <w:rsid w:val="00F95155"/>
    <w:rsid w:val="00F95271"/>
    <w:rsid w:val="00F95382"/>
    <w:rsid w:val="00F957B9"/>
    <w:rsid w:val="00F95CA4"/>
    <w:rsid w:val="00F963C9"/>
    <w:rsid w:val="00F9653D"/>
    <w:rsid w:val="00F96969"/>
    <w:rsid w:val="00F96AE2"/>
    <w:rsid w:val="00F970BF"/>
    <w:rsid w:val="00F974FB"/>
    <w:rsid w:val="00F97837"/>
    <w:rsid w:val="00F97D87"/>
    <w:rsid w:val="00F97FB9"/>
    <w:rsid w:val="00FA0265"/>
    <w:rsid w:val="00FA059C"/>
    <w:rsid w:val="00FA0BFA"/>
    <w:rsid w:val="00FA0E74"/>
    <w:rsid w:val="00FA1A10"/>
    <w:rsid w:val="00FA1BAC"/>
    <w:rsid w:val="00FA1C7F"/>
    <w:rsid w:val="00FA1FE7"/>
    <w:rsid w:val="00FA2363"/>
    <w:rsid w:val="00FA238A"/>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632A"/>
    <w:rsid w:val="00FA74B7"/>
    <w:rsid w:val="00FA758A"/>
    <w:rsid w:val="00FA76B1"/>
    <w:rsid w:val="00FA797E"/>
    <w:rsid w:val="00FA79C8"/>
    <w:rsid w:val="00FA79FD"/>
    <w:rsid w:val="00FA7E4E"/>
    <w:rsid w:val="00FB05A4"/>
    <w:rsid w:val="00FB066E"/>
    <w:rsid w:val="00FB0A5E"/>
    <w:rsid w:val="00FB0A9A"/>
    <w:rsid w:val="00FB0E0B"/>
    <w:rsid w:val="00FB1D88"/>
    <w:rsid w:val="00FB2358"/>
    <w:rsid w:val="00FB24BF"/>
    <w:rsid w:val="00FB3322"/>
    <w:rsid w:val="00FB3A2B"/>
    <w:rsid w:val="00FB3EAF"/>
    <w:rsid w:val="00FB3F04"/>
    <w:rsid w:val="00FB46E3"/>
    <w:rsid w:val="00FB474F"/>
    <w:rsid w:val="00FB4A3D"/>
    <w:rsid w:val="00FB4BAF"/>
    <w:rsid w:val="00FB4E14"/>
    <w:rsid w:val="00FB58A7"/>
    <w:rsid w:val="00FB5B03"/>
    <w:rsid w:val="00FB5BD9"/>
    <w:rsid w:val="00FB6088"/>
    <w:rsid w:val="00FB60CA"/>
    <w:rsid w:val="00FB6185"/>
    <w:rsid w:val="00FB6871"/>
    <w:rsid w:val="00FB6A04"/>
    <w:rsid w:val="00FB6A47"/>
    <w:rsid w:val="00FB78C0"/>
    <w:rsid w:val="00FB7C28"/>
    <w:rsid w:val="00FB7F95"/>
    <w:rsid w:val="00FC0076"/>
    <w:rsid w:val="00FC05B3"/>
    <w:rsid w:val="00FC0633"/>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6E0E"/>
    <w:rsid w:val="00FC7009"/>
    <w:rsid w:val="00FC731C"/>
    <w:rsid w:val="00FC74CE"/>
    <w:rsid w:val="00FC7633"/>
    <w:rsid w:val="00FC7650"/>
    <w:rsid w:val="00FC76C3"/>
    <w:rsid w:val="00FC7B87"/>
    <w:rsid w:val="00FD0101"/>
    <w:rsid w:val="00FD0727"/>
    <w:rsid w:val="00FD0D5D"/>
    <w:rsid w:val="00FD139E"/>
    <w:rsid w:val="00FD16A6"/>
    <w:rsid w:val="00FD2727"/>
    <w:rsid w:val="00FD27B1"/>
    <w:rsid w:val="00FD2CF7"/>
    <w:rsid w:val="00FD2D43"/>
    <w:rsid w:val="00FD2DAD"/>
    <w:rsid w:val="00FD2E7F"/>
    <w:rsid w:val="00FD3000"/>
    <w:rsid w:val="00FD3276"/>
    <w:rsid w:val="00FD32B1"/>
    <w:rsid w:val="00FD402B"/>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DAE"/>
    <w:rsid w:val="00FE3F17"/>
    <w:rsid w:val="00FE3FBD"/>
    <w:rsid w:val="00FE4102"/>
    <w:rsid w:val="00FE4598"/>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6A"/>
    <w:rsid w:val="00FF3CD8"/>
    <w:rsid w:val="00FF3CDD"/>
    <w:rsid w:val="00FF3D19"/>
    <w:rsid w:val="00FF50DD"/>
    <w:rsid w:val="00FF5524"/>
    <w:rsid w:val="00FF59DB"/>
    <w:rsid w:val="00FF5B4A"/>
    <w:rsid w:val="00FF5F3E"/>
    <w:rsid w:val="00FF5FAE"/>
    <w:rsid w:val="00FF6365"/>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8"/>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B1F33-8A29-40C6-BE23-69A673605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5</Pages>
  <Words>2120</Words>
  <Characters>12087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14179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Yiru</cp:lastModifiedBy>
  <cp:revision>6</cp:revision>
  <cp:lastPrinted>2010-01-06T08:23:00Z</cp:lastPrinted>
  <dcterms:created xsi:type="dcterms:W3CDTF">2021-01-11T01:52:00Z</dcterms:created>
  <dcterms:modified xsi:type="dcterms:W3CDTF">2021-01-15T00:49:00Z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(3)NK+vMXIpnd3WqG06x6QtiwvUNmCqPpDzrhS6ktJ4XEsteSy3CVil6L1mrF/5Oe8xAwhLxcBS
+FAb/+WITGNwKAzxcOErleT71OlzqrkCaU8J0sQRgSUTXSVMzv7Pow40nB/z149bzbK93lvV
0Rotf7TMjqq/ffY+DB+Jls8nFSnEEuf5uV4B/X53UqRFShqajRkuamNrqYddffE633rACFJp
NFwat3gHKXlyOHp4rb</vt:lpwstr>
  </property>
  <property fmtid="{D5CDD505-2E9C-101B-9397-08002B2CF9AE}" pid="11" name="_2015_ms_pID_7253431">
    <vt:lpwstr>HSZ8jr+6t33Kid6rZRI90aPtCgF41Xi4aNXyTP4nM6fHozzA9kqr5b
y+PLgyIGfpLWGHD0gDvyuF+j5tZ9Y+PHjD+TYN0Nk301CRcm2MU1v1tCPdlMmrzZ0MPvnZfQ
rVhTDmGXC5TtAGip0g+FWxgVTVoeISlkzZl89y8sD6HfJSYJcaDBAnTJANcmf/9at0w+PhBZ
XdBFx9wlXLTIVXhVbE6kNuC8c/iDVm1mqms5</vt:lpwstr>
  </property>
  <property fmtid="{D5CDD505-2E9C-101B-9397-08002B2CF9AE}" pid="12" name="_2015_ms_pID_7253432">
    <vt:lpwstr>19qjQvJPx3TmB2mLVxOsF+dMDd/baI4Eb5Wm
Yo0U0tIJdVpH5B2RQqiQl+bSBXBjG1BwYmDq/DV7J+q6G8L6tvs=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1610671526</vt:lpwstr>
  </property>
</Properties>
</file>